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635F" w:rsidRPr="00D00D4E" w:rsidRDefault="0000635F" w:rsidP="00CC1BC5">
      <w:pPr>
        <w:spacing w:after="200" w:line="276" w:lineRule="auto"/>
        <w:rPr>
          <w:rFonts w:ascii="TTKB Dik Temel Abece" w:hAnsi="TTKB Dik Temel Abece"/>
          <w:b/>
          <w:sz w:val="28"/>
          <w:szCs w:val="22"/>
          <w:u w:val="single"/>
          <w:lang w:eastAsia="en-US"/>
        </w:rPr>
      </w:pPr>
    </w:p>
    <w:p w:rsidR="0000635F" w:rsidRPr="005B41BC" w:rsidRDefault="0000635F" w:rsidP="00477025">
      <w:pPr>
        <w:ind w:firstLine="540"/>
        <w:jc w:val="center"/>
        <w:rPr>
          <w:b/>
          <w:bCs/>
          <w:color w:val="000000"/>
          <w:sz w:val="36"/>
        </w:rPr>
      </w:pPr>
    </w:p>
    <w:p w:rsidR="0000635F" w:rsidRDefault="0000635F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:rsidR="0000635F" w:rsidRDefault="0000635F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:rsidR="0000635F" w:rsidRPr="000072F0" w:rsidRDefault="0000635F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 w:rsidRPr="000072F0">
        <w:rPr>
          <w:b/>
          <w:color w:val="FF0000"/>
          <w:sz w:val="32"/>
          <w:szCs w:val="32"/>
        </w:rPr>
        <w:t>20</w:t>
      </w:r>
      <w:r>
        <w:rPr>
          <w:b/>
          <w:color w:val="FF0000"/>
          <w:sz w:val="32"/>
          <w:szCs w:val="32"/>
        </w:rPr>
        <w:t xml:space="preserve">25 – </w:t>
      </w:r>
      <w:r w:rsidRPr="000072F0">
        <w:rPr>
          <w:b/>
          <w:color w:val="FF0000"/>
          <w:sz w:val="32"/>
          <w:szCs w:val="32"/>
        </w:rPr>
        <w:t>20</w:t>
      </w:r>
      <w:r>
        <w:rPr>
          <w:b/>
          <w:color w:val="FF0000"/>
          <w:sz w:val="32"/>
          <w:szCs w:val="32"/>
        </w:rPr>
        <w:t xml:space="preserve">26 </w:t>
      </w:r>
      <w:r w:rsidRPr="000072F0">
        <w:rPr>
          <w:b/>
          <w:color w:val="FF0000"/>
          <w:sz w:val="32"/>
          <w:szCs w:val="32"/>
        </w:rPr>
        <w:t xml:space="preserve">  EĞİTİM – ÖĞRETİM YILI  </w:t>
      </w:r>
    </w:p>
    <w:p w:rsidR="0000635F" w:rsidRPr="000072F0" w:rsidRDefault="0000635F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t xml:space="preserve">   ADIYAMAN ALTINŞEHİR </w:t>
      </w:r>
      <w:r w:rsidRPr="000072F0">
        <w:rPr>
          <w:b/>
          <w:color w:val="FF0000"/>
          <w:sz w:val="32"/>
          <w:szCs w:val="32"/>
        </w:rPr>
        <w:t>İLKOKULU</w:t>
      </w:r>
    </w:p>
    <w:p w:rsidR="0000635F" w:rsidRPr="000072F0" w:rsidRDefault="0000635F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sz w:val="32"/>
          <w:szCs w:val="32"/>
        </w:rPr>
      </w:pPr>
    </w:p>
    <w:p w:rsidR="0000635F" w:rsidRPr="000072F0" w:rsidRDefault="0000635F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0070C0"/>
          <w:sz w:val="120"/>
          <w:szCs w:val="120"/>
        </w:rPr>
      </w:pPr>
      <w:r>
        <w:rPr>
          <w:b/>
          <w:bCs/>
          <w:color w:val="0070C0"/>
          <w:sz w:val="120"/>
          <w:szCs w:val="120"/>
        </w:rPr>
        <w:t>3</w:t>
      </w:r>
      <w:r w:rsidRPr="000072F0">
        <w:rPr>
          <w:b/>
          <w:bCs/>
          <w:color w:val="0070C0"/>
          <w:sz w:val="120"/>
          <w:szCs w:val="120"/>
        </w:rPr>
        <w:t>. SINIF</w:t>
      </w:r>
    </w:p>
    <w:p w:rsidR="0000635F" w:rsidRDefault="0000635F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sz w:val="120"/>
          <w:szCs w:val="120"/>
        </w:rPr>
      </w:pPr>
    </w:p>
    <w:p w:rsidR="0000635F" w:rsidRPr="000072F0" w:rsidRDefault="0000635F" w:rsidP="00477025">
      <w:pPr>
        <w:pStyle w:val="BodyText"/>
        <w:tabs>
          <w:tab w:val="clear" w:pos="284"/>
          <w:tab w:val="left" w:pos="397"/>
          <w:tab w:val="left" w:pos="1701"/>
          <w:tab w:val="left" w:pos="1985"/>
        </w:tabs>
        <w:spacing w:before="72"/>
        <w:ind w:left="397"/>
        <w:rPr>
          <w:color w:val="00B050"/>
        </w:rPr>
      </w:pPr>
      <w:r w:rsidRPr="000072F0">
        <w:rPr>
          <w:color w:val="00B050"/>
        </w:rPr>
        <w:t>ÜNİTELENDİRİLMİŞ YILLIK DERS PLÂNI</w:t>
      </w:r>
    </w:p>
    <w:p w:rsidR="0000635F" w:rsidRPr="000072F0" w:rsidRDefault="0000635F" w:rsidP="00477025">
      <w:pPr>
        <w:tabs>
          <w:tab w:val="left" w:pos="397"/>
          <w:tab w:val="left" w:pos="1701"/>
          <w:tab w:val="left" w:pos="1985"/>
        </w:tabs>
        <w:spacing w:before="72"/>
        <w:ind w:left="397" w:hanging="397"/>
        <w:jc w:val="center"/>
        <w:rPr>
          <w:b/>
          <w:bCs/>
          <w:color w:val="00B050"/>
          <w:sz w:val="36"/>
          <w:szCs w:val="36"/>
        </w:rPr>
      </w:pPr>
    </w:p>
    <w:p w:rsidR="0000635F" w:rsidRPr="000072F0" w:rsidRDefault="0000635F" w:rsidP="00477025">
      <w:pPr>
        <w:spacing w:before="85"/>
        <w:jc w:val="right"/>
        <w:rPr>
          <w:b/>
          <w:bCs/>
          <w:color w:val="00B050"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PLÂN</w:t>
      </w:r>
    </w:p>
    <w:p w:rsidR="0000635F" w:rsidRPr="00FD5CBD" w:rsidRDefault="0000635F" w:rsidP="00477025">
      <w:pPr>
        <w:spacing w:before="85"/>
        <w:jc w:val="right"/>
        <w:rPr>
          <w:b/>
          <w:bCs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DOSYASI</w:t>
      </w:r>
    </w:p>
    <w:p w:rsidR="0000635F" w:rsidRPr="00FD5CBD" w:rsidRDefault="0000635F" w:rsidP="00477025">
      <w:pPr>
        <w:spacing w:before="85"/>
        <w:jc w:val="center"/>
        <w:rPr>
          <w:b/>
          <w:bCs/>
          <w:outline/>
          <w:sz w:val="32"/>
          <w:szCs w:val="32"/>
        </w:rPr>
      </w:pPr>
    </w:p>
    <w:p w:rsidR="0000635F" w:rsidRPr="000072F0" w:rsidRDefault="0000635F" w:rsidP="00477025">
      <w:pPr>
        <w:spacing w:before="85"/>
        <w:jc w:val="center"/>
        <w:rPr>
          <w:b/>
          <w:bCs/>
          <w:color w:val="FF0000"/>
          <w:sz w:val="36"/>
          <w:szCs w:val="36"/>
        </w:rPr>
      </w:pPr>
      <w:r w:rsidRPr="000072F0">
        <w:rPr>
          <w:b/>
          <w:bCs/>
          <w:color w:val="FF0000"/>
          <w:sz w:val="36"/>
          <w:szCs w:val="36"/>
        </w:rPr>
        <w:t>20</w:t>
      </w:r>
      <w:r>
        <w:rPr>
          <w:b/>
          <w:bCs/>
          <w:color w:val="FF0000"/>
          <w:sz w:val="36"/>
          <w:szCs w:val="36"/>
        </w:rPr>
        <w:t>25</w:t>
      </w:r>
      <w:r w:rsidRPr="000072F0">
        <w:rPr>
          <w:b/>
          <w:bCs/>
          <w:color w:val="FF0000"/>
          <w:sz w:val="36"/>
          <w:szCs w:val="36"/>
        </w:rPr>
        <w:t xml:space="preserve"> -  20</w:t>
      </w:r>
      <w:r>
        <w:rPr>
          <w:b/>
          <w:bCs/>
          <w:color w:val="FF0000"/>
          <w:sz w:val="36"/>
          <w:szCs w:val="36"/>
        </w:rPr>
        <w:t>26</w:t>
      </w:r>
      <w:r w:rsidRPr="000072F0">
        <w:rPr>
          <w:b/>
          <w:bCs/>
          <w:color w:val="FF0000"/>
          <w:sz w:val="36"/>
          <w:szCs w:val="36"/>
        </w:rPr>
        <w:t xml:space="preserve"> ÖĞRETİM YILI</w:t>
      </w:r>
    </w:p>
    <w:p w:rsidR="0000635F" w:rsidRDefault="0000635F" w:rsidP="00477025">
      <w:pPr>
        <w:spacing w:before="85"/>
        <w:jc w:val="center"/>
        <w:rPr>
          <w:b/>
          <w:bCs/>
          <w:sz w:val="36"/>
          <w:szCs w:val="36"/>
        </w:rPr>
      </w:pPr>
    </w:p>
    <w:p w:rsidR="0000635F" w:rsidRDefault="0000635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00635F" w:rsidRDefault="0000635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00635F" w:rsidRDefault="0000635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00635F" w:rsidRDefault="0000635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00635F" w:rsidRDefault="0000635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00635F" w:rsidRDefault="0000635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00635F" w:rsidRDefault="0000635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00635F" w:rsidRDefault="0000635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00635F" w:rsidRDefault="0000635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00635F" w:rsidRDefault="0000635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00635F" w:rsidRPr="000072F0" w:rsidRDefault="0000635F" w:rsidP="00477025">
      <w:pPr>
        <w:tabs>
          <w:tab w:val="left" w:pos="1701"/>
        </w:tabs>
        <w:spacing w:before="170"/>
        <w:rPr>
          <w:color w:val="FF0000"/>
        </w:rPr>
      </w:pPr>
      <w:r w:rsidRPr="000072F0">
        <w:rPr>
          <w:b/>
          <w:bCs/>
          <w:color w:val="FF0000"/>
        </w:rPr>
        <w:t>OKULUN</w:t>
      </w:r>
      <w:r w:rsidRPr="000072F0">
        <w:rPr>
          <w:color w:val="FF0000"/>
        </w:rPr>
        <w:tab/>
      </w:r>
    </w:p>
    <w:p w:rsidR="0000635F" w:rsidRPr="00FD5CBD" w:rsidRDefault="0000635F" w:rsidP="00477025">
      <w:pPr>
        <w:tabs>
          <w:tab w:val="left" w:pos="1701"/>
        </w:tabs>
        <w:spacing w:before="170"/>
      </w:pPr>
      <w:r w:rsidRPr="00FD5CBD">
        <w:t>Adı</w:t>
      </w:r>
      <w:r w:rsidRPr="00FD5CBD">
        <w:tab/>
        <w:t>: ................................................................................................</w:t>
      </w:r>
    </w:p>
    <w:p w:rsidR="0000635F" w:rsidRPr="00FD5CBD" w:rsidRDefault="0000635F" w:rsidP="00477025">
      <w:pPr>
        <w:tabs>
          <w:tab w:val="left" w:pos="1701"/>
        </w:tabs>
        <w:spacing w:before="170"/>
      </w:pPr>
      <w:r w:rsidRPr="00FD5CBD">
        <w:t>İli</w:t>
      </w:r>
      <w:r w:rsidRPr="00FD5CBD">
        <w:tab/>
        <w:t>: ................................................................................................</w:t>
      </w:r>
    </w:p>
    <w:p w:rsidR="0000635F" w:rsidRPr="00FD5CBD" w:rsidRDefault="0000635F" w:rsidP="00477025">
      <w:pPr>
        <w:tabs>
          <w:tab w:val="left" w:pos="1701"/>
        </w:tabs>
        <w:spacing w:before="170"/>
      </w:pPr>
      <w:r w:rsidRPr="00FD5CBD">
        <w:t>İlçesi</w:t>
      </w:r>
      <w:r w:rsidRPr="00FD5CBD">
        <w:tab/>
        <w:t>: ................................................................................................</w:t>
      </w:r>
    </w:p>
    <w:p w:rsidR="0000635F" w:rsidRPr="00FD5CBD" w:rsidRDefault="0000635F" w:rsidP="00477025">
      <w:pPr>
        <w:tabs>
          <w:tab w:val="left" w:pos="1701"/>
        </w:tabs>
        <w:spacing w:before="170"/>
      </w:pPr>
      <w:r w:rsidRPr="00FD5CBD">
        <w:t>Köyü</w:t>
      </w:r>
      <w:r w:rsidRPr="00FD5CBD">
        <w:tab/>
        <w:t>: ................................................................................................</w:t>
      </w:r>
    </w:p>
    <w:p w:rsidR="0000635F" w:rsidRDefault="0000635F" w:rsidP="00477025">
      <w:pPr>
        <w:tabs>
          <w:tab w:val="left" w:pos="1701"/>
        </w:tabs>
        <w:spacing w:before="170"/>
      </w:pPr>
    </w:p>
    <w:p w:rsidR="0000635F" w:rsidRPr="00FD5CBD" w:rsidRDefault="0000635F" w:rsidP="00477025">
      <w:pPr>
        <w:tabs>
          <w:tab w:val="left" w:pos="1701"/>
        </w:tabs>
        <w:spacing w:before="170"/>
      </w:pPr>
    </w:p>
    <w:p w:rsidR="0000635F" w:rsidRPr="000072F0" w:rsidRDefault="0000635F" w:rsidP="00477025">
      <w:pPr>
        <w:tabs>
          <w:tab w:val="left" w:pos="567"/>
          <w:tab w:val="left" w:pos="3515"/>
        </w:tabs>
        <w:spacing w:before="170"/>
        <w:rPr>
          <w:b/>
          <w:bCs/>
          <w:color w:val="FF0000"/>
        </w:rPr>
      </w:pPr>
      <w:r w:rsidRPr="000072F0">
        <w:rPr>
          <w:b/>
          <w:bCs/>
          <w:color w:val="FF0000"/>
        </w:rPr>
        <w:t>ÖĞRETMENİN</w:t>
      </w:r>
    </w:p>
    <w:p w:rsidR="0000635F" w:rsidRPr="00FD5CBD" w:rsidRDefault="0000635F" w:rsidP="00477025">
      <w:pPr>
        <w:tabs>
          <w:tab w:val="left" w:pos="567"/>
          <w:tab w:val="left" w:pos="3515"/>
        </w:tabs>
        <w:spacing w:before="170"/>
      </w:pPr>
      <w:r w:rsidRPr="00FD5CBD">
        <w:t>Adı ve Soyadı</w:t>
      </w:r>
      <w:r w:rsidRPr="00FD5CBD">
        <w:tab/>
        <w:t xml:space="preserve">: </w:t>
      </w:r>
      <w:r>
        <w:t>Zeynal ŞENER</w:t>
      </w:r>
    </w:p>
    <w:p w:rsidR="0000635F" w:rsidRPr="00FD5CBD" w:rsidRDefault="0000635F" w:rsidP="00477025">
      <w:pPr>
        <w:tabs>
          <w:tab w:val="left" w:pos="567"/>
          <w:tab w:val="left" w:pos="3515"/>
        </w:tabs>
        <w:spacing w:before="170"/>
      </w:pPr>
      <w:r w:rsidRPr="00FD5CBD">
        <w:t>Doğum Yeri ve Yılı</w:t>
      </w:r>
      <w:r w:rsidRPr="00FD5CBD">
        <w:tab/>
        <w:t>: ....................................................................</w:t>
      </w:r>
    </w:p>
    <w:p w:rsidR="0000635F" w:rsidRPr="00FD5CBD" w:rsidRDefault="0000635F" w:rsidP="00477025">
      <w:pPr>
        <w:tabs>
          <w:tab w:val="left" w:pos="567"/>
          <w:tab w:val="left" w:pos="3515"/>
        </w:tabs>
        <w:spacing w:before="170"/>
      </w:pPr>
      <w:r w:rsidRPr="00FD5CBD">
        <w:t>Mezun Olduğu Okul</w:t>
      </w:r>
      <w:r w:rsidRPr="00FD5CBD">
        <w:tab/>
        <w:t>: ....................................................................</w:t>
      </w:r>
    </w:p>
    <w:p w:rsidR="0000635F" w:rsidRPr="00FD5CBD" w:rsidRDefault="0000635F" w:rsidP="00477025">
      <w:pPr>
        <w:tabs>
          <w:tab w:val="left" w:pos="567"/>
          <w:tab w:val="left" w:pos="3515"/>
        </w:tabs>
        <w:spacing w:before="170"/>
      </w:pPr>
      <w:r w:rsidRPr="00FD5CBD">
        <w:t>Mezun Olduğu Yıl</w:t>
      </w:r>
      <w:r w:rsidRPr="00FD5CBD">
        <w:tab/>
        <w:t>: ....................................................................</w:t>
      </w:r>
    </w:p>
    <w:p w:rsidR="0000635F" w:rsidRPr="00FD5CBD" w:rsidRDefault="0000635F" w:rsidP="00477025">
      <w:pPr>
        <w:tabs>
          <w:tab w:val="left" w:pos="567"/>
          <w:tab w:val="left" w:pos="3515"/>
        </w:tabs>
        <w:spacing w:before="170"/>
      </w:pPr>
      <w:r w:rsidRPr="00FD5CBD">
        <w:t>Görevi</w:t>
      </w:r>
      <w:r w:rsidRPr="00FD5CBD">
        <w:tab/>
        <w:t>: ....................................................................</w:t>
      </w:r>
    </w:p>
    <w:p w:rsidR="0000635F" w:rsidRPr="00FD5CBD" w:rsidRDefault="0000635F" w:rsidP="00477025">
      <w:pPr>
        <w:tabs>
          <w:tab w:val="left" w:pos="567"/>
          <w:tab w:val="left" w:pos="3515"/>
        </w:tabs>
        <w:spacing w:before="170"/>
      </w:pPr>
      <w:r w:rsidRPr="00FD5CBD">
        <w:t>Sicil No</w:t>
      </w:r>
      <w:r w:rsidRPr="00FD5CBD">
        <w:tab/>
        <w:t>: ....................................................................</w:t>
      </w:r>
    </w:p>
    <w:p w:rsidR="0000635F" w:rsidRPr="00FD5CBD" w:rsidRDefault="0000635F" w:rsidP="00477025">
      <w:pPr>
        <w:tabs>
          <w:tab w:val="left" w:pos="567"/>
          <w:tab w:val="left" w:pos="3515"/>
        </w:tabs>
        <w:spacing w:before="170"/>
      </w:pPr>
      <w:r w:rsidRPr="00FD5CBD">
        <w:t>Emekli Sicil No</w:t>
      </w:r>
      <w:r w:rsidRPr="00FD5CBD">
        <w:tab/>
        <w:t>: ....................................................................</w:t>
      </w:r>
    </w:p>
    <w:p w:rsidR="0000635F" w:rsidRPr="00FD5CBD" w:rsidRDefault="0000635F" w:rsidP="00477025">
      <w:pPr>
        <w:tabs>
          <w:tab w:val="left" w:pos="567"/>
          <w:tab w:val="left" w:pos="3515"/>
        </w:tabs>
        <w:spacing w:before="170"/>
      </w:pPr>
      <w:r w:rsidRPr="00FD5CBD">
        <w:t>Meslekteki Kıdemi</w:t>
      </w:r>
      <w:r w:rsidRPr="00FD5CBD">
        <w:tab/>
        <w:t>: ....................................................................</w:t>
      </w:r>
    </w:p>
    <w:p w:rsidR="0000635F" w:rsidRPr="00FD5CBD" w:rsidRDefault="0000635F" w:rsidP="00477025">
      <w:pPr>
        <w:tabs>
          <w:tab w:val="left" w:pos="567"/>
          <w:tab w:val="left" w:pos="3515"/>
        </w:tabs>
        <w:spacing w:before="170"/>
      </w:pPr>
      <w:r w:rsidRPr="00FD5CBD">
        <w:t>Derece ve Kademesi</w:t>
      </w:r>
      <w:r w:rsidRPr="00FD5CBD">
        <w:tab/>
        <w:t>: ....................................................................</w:t>
      </w:r>
    </w:p>
    <w:p w:rsidR="0000635F" w:rsidRPr="00FD5CBD" w:rsidRDefault="0000635F" w:rsidP="00477025">
      <w:pPr>
        <w:tabs>
          <w:tab w:val="left" w:pos="567"/>
          <w:tab w:val="left" w:pos="3515"/>
        </w:tabs>
        <w:spacing w:before="170"/>
      </w:pPr>
      <w:r w:rsidRPr="00FD5CBD">
        <w:t>Okuttuğu Sınıf</w:t>
      </w:r>
      <w:r w:rsidRPr="00FD5CBD">
        <w:tab/>
        <w:t>: ....................................................................</w:t>
      </w:r>
    </w:p>
    <w:p w:rsidR="0000635F" w:rsidRPr="00FD5CBD" w:rsidRDefault="0000635F" w:rsidP="00477025">
      <w:pPr>
        <w:tabs>
          <w:tab w:val="left" w:pos="567"/>
          <w:tab w:val="left" w:pos="3515"/>
        </w:tabs>
        <w:spacing w:before="170"/>
      </w:pPr>
      <w:r w:rsidRPr="00FD5CBD">
        <w:t>Bu Sınıfı Kaç Yıldır Okuttuğu</w:t>
      </w:r>
      <w:r w:rsidRPr="00FD5CBD">
        <w:tab/>
        <w:t>: ....................................................................</w:t>
      </w:r>
    </w:p>
    <w:p w:rsidR="0000635F" w:rsidRDefault="0000635F" w:rsidP="00477025">
      <w:pPr>
        <w:tabs>
          <w:tab w:val="left" w:pos="567"/>
          <w:tab w:val="left" w:pos="3515"/>
        </w:tabs>
        <w:spacing w:before="170"/>
      </w:pPr>
      <w:r w:rsidRPr="00FD5CBD">
        <w:t>Öğrenci Sayısı</w:t>
      </w:r>
      <w:r w:rsidRPr="00FD5CBD">
        <w:tab/>
        <w:t>: Erkek: .......      Kız: .......      Toplam: .......</w:t>
      </w:r>
    </w:p>
    <w:p w:rsidR="0000635F" w:rsidRDefault="0000635F" w:rsidP="00477025">
      <w:pPr>
        <w:tabs>
          <w:tab w:val="left" w:pos="567"/>
          <w:tab w:val="left" w:pos="3515"/>
        </w:tabs>
        <w:spacing w:before="170"/>
      </w:pPr>
    </w:p>
    <w:p w:rsidR="0000635F" w:rsidRDefault="0000635F" w:rsidP="00477025">
      <w:pPr>
        <w:tabs>
          <w:tab w:val="left" w:pos="567"/>
          <w:tab w:val="left" w:pos="3515"/>
        </w:tabs>
        <w:spacing w:before="170"/>
      </w:pPr>
    </w:p>
    <w:p w:rsidR="0000635F" w:rsidRDefault="0000635F" w:rsidP="00477025">
      <w:pPr>
        <w:tabs>
          <w:tab w:val="left" w:pos="567"/>
          <w:tab w:val="left" w:pos="3515"/>
        </w:tabs>
        <w:spacing w:before="170"/>
      </w:pPr>
    </w:p>
    <w:p w:rsidR="0000635F" w:rsidRDefault="0000635F" w:rsidP="00477025">
      <w:pPr>
        <w:tabs>
          <w:tab w:val="left" w:pos="567"/>
          <w:tab w:val="left" w:pos="3515"/>
        </w:tabs>
        <w:spacing w:before="170"/>
      </w:pPr>
    </w:p>
    <w:p w:rsidR="0000635F" w:rsidRDefault="0000635F" w:rsidP="00477025">
      <w:pPr>
        <w:tabs>
          <w:tab w:val="left" w:pos="567"/>
          <w:tab w:val="left" w:pos="3515"/>
        </w:tabs>
        <w:spacing w:before="170"/>
      </w:pPr>
    </w:p>
    <w:p w:rsidR="0000635F" w:rsidRDefault="0000635F" w:rsidP="00477025">
      <w:pPr>
        <w:tabs>
          <w:tab w:val="left" w:pos="567"/>
          <w:tab w:val="left" w:pos="3515"/>
        </w:tabs>
        <w:spacing w:before="170"/>
      </w:pPr>
    </w:p>
    <w:p w:rsidR="0000635F" w:rsidRDefault="0000635F" w:rsidP="00477025">
      <w:pPr>
        <w:tabs>
          <w:tab w:val="left" w:pos="567"/>
          <w:tab w:val="left" w:pos="3515"/>
        </w:tabs>
        <w:spacing w:before="170"/>
      </w:pPr>
    </w:p>
    <w:p w:rsidR="0000635F" w:rsidRDefault="0000635F" w:rsidP="00477025">
      <w:pPr>
        <w:tabs>
          <w:tab w:val="left" w:pos="567"/>
          <w:tab w:val="left" w:pos="3515"/>
        </w:tabs>
        <w:spacing w:before="170"/>
      </w:pPr>
    </w:p>
    <w:p w:rsidR="0000635F" w:rsidRDefault="0000635F" w:rsidP="00477025">
      <w:pPr>
        <w:tabs>
          <w:tab w:val="left" w:pos="567"/>
          <w:tab w:val="left" w:pos="3515"/>
        </w:tabs>
        <w:spacing w:before="170"/>
      </w:pPr>
    </w:p>
    <w:p w:rsidR="0000635F" w:rsidRDefault="0000635F" w:rsidP="00477025">
      <w:pPr>
        <w:tabs>
          <w:tab w:val="left" w:pos="567"/>
          <w:tab w:val="left" w:pos="3515"/>
        </w:tabs>
        <w:spacing w:before="170"/>
      </w:pPr>
    </w:p>
    <w:p w:rsidR="0000635F" w:rsidRDefault="0000635F" w:rsidP="00477025">
      <w:pPr>
        <w:tabs>
          <w:tab w:val="left" w:pos="567"/>
          <w:tab w:val="left" w:pos="3515"/>
        </w:tabs>
        <w:spacing w:before="170"/>
      </w:pPr>
    </w:p>
    <w:p w:rsidR="0000635F" w:rsidRDefault="0000635F" w:rsidP="00477025">
      <w:pPr>
        <w:tabs>
          <w:tab w:val="left" w:pos="567"/>
          <w:tab w:val="left" w:pos="3515"/>
        </w:tabs>
        <w:spacing w:before="170"/>
      </w:pPr>
    </w:p>
    <w:p w:rsidR="0000635F" w:rsidRDefault="0000635F" w:rsidP="00477025">
      <w:pPr>
        <w:tabs>
          <w:tab w:val="left" w:pos="567"/>
          <w:tab w:val="left" w:pos="3515"/>
        </w:tabs>
        <w:spacing w:before="170"/>
      </w:pPr>
    </w:p>
    <w:p w:rsidR="0000635F" w:rsidRDefault="0000635F" w:rsidP="00477025">
      <w:pPr>
        <w:tabs>
          <w:tab w:val="left" w:pos="567"/>
          <w:tab w:val="left" w:pos="3515"/>
        </w:tabs>
        <w:spacing w:before="170"/>
      </w:pPr>
    </w:p>
    <w:p w:rsidR="0000635F" w:rsidRPr="00FD5CBD" w:rsidRDefault="0000635F" w:rsidP="00477025">
      <w:pPr>
        <w:tabs>
          <w:tab w:val="left" w:pos="567"/>
          <w:tab w:val="left" w:pos="3515"/>
        </w:tabs>
        <w:spacing w:before="170"/>
      </w:pPr>
    </w:p>
    <w:p w:rsidR="0000635F" w:rsidRDefault="0000635F" w:rsidP="00477025">
      <w:pPr>
        <w:spacing w:before="85"/>
        <w:jc w:val="center"/>
        <w:rPr>
          <w:b/>
          <w:bCs/>
          <w:sz w:val="36"/>
          <w:szCs w:val="36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373.5pt;height:464pt;visibility:visible">
            <v:imagedata r:id="rId7" o:title=""/>
          </v:shape>
        </w:pict>
      </w:r>
    </w:p>
    <w:p w:rsidR="0000635F" w:rsidRPr="00FD5CBD" w:rsidRDefault="0000635F" w:rsidP="00477025">
      <w:pPr>
        <w:spacing w:before="85"/>
        <w:jc w:val="center"/>
        <w:rPr>
          <w:b/>
          <w:bCs/>
          <w:sz w:val="36"/>
          <w:szCs w:val="36"/>
        </w:rPr>
      </w:pPr>
    </w:p>
    <w:p w:rsidR="0000635F" w:rsidRPr="00FD5CBD" w:rsidRDefault="0000635F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Öğretmenler!</w:t>
      </w:r>
    </w:p>
    <w:p w:rsidR="0000635F" w:rsidRPr="00FD5CBD" w:rsidRDefault="0000635F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Yeni Nesil Sizin Eseriniz Olacaktır.</w:t>
      </w:r>
    </w:p>
    <w:p w:rsidR="0000635F" w:rsidRPr="000072F0" w:rsidRDefault="0000635F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  <w:r w:rsidRPr="000072F0">
        <w:rPr>
          <w:b/>
          <w:bCs/>
          <w:color w:val="FF0000"/>
          <w:sz w:val="40"/>
          <w:szCs w:val="40"/>
        </w:rPr>
        <w:t>K. ATATÜRK</w:t>
      </w:r>
    </w:p>
    <w:p w:rsidR="0000635F" w:rsidRDefault="0000635F" w:rsidP="009A5984"/>
    <w:p w:rsidR="0000635F" w:rsidRDefault="0000635F" w:rsidP="009A5984">
      <w:bookmarkStart w:id="0" w:name="linkleri_gec"/>
      <w:bookmarkEnd w:id="0"/>
    </w:p>
    <w:tbl>
      <w:tblPr>
        <w:tblpPr w:leftFromText="141" w:rightFromText="141" w:vertAnchor="page" w:horzAnchor="margin" w:tblpY="114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/>
      </w:tblPr>
      <w:tblGrid>
        <w:gridCol w:w="8505"/>
      </w:tblGrid>
      <w:tr w:rsidR="0000635F" w:rsidTr="0003298A">
        <w:trPr>
          <w:trHeight w:val="12757"/>
        </w:trPr>
        <w:tc>
          <w:tcPr>
            <w:tcW w:w="8505" w:type="dxa"/>
            <w:vAlign w:val="center"/>
          </w:tcPr>
          <w:p w:rsidR="0000635F" w:rsidRPr="00A565AC" w:rsidRDefault="0000635F" w:rsidP="0003298A">
            <w:r>
              <w:rPr>
                <w:noProof/>
              </w:rPr>
              <w:pict>
                <v:shape id="Resim 2" o:spid="_x0000_s1026" type="#_x0000_t75" alt="hareketli ataturk resimleri Hareketli Dalgalanan Türk Bayrağı ve Atatürk Resimleri" href="http://www.asbayrakcilik.com/hareketli-dalgalanan-turk-bayragi-ataturk-resimleri/hareketli-ataturk-resim" style="position:absolute;margin-left:219.25pt;margin-top:2.2pt;width:200.6pt;height:143.55pt;z-index:-251658240;visibility:visible" o:button="t">
                  <v:fill o:detectmouseclick="t"/>
                  <v:imagedata r:id="rId8" o:title=""/>
                </v:shape>
              </w:pict>
            </w:r>
            <w:r>
              <w:br/>
            </w:r>
            <w:r>
              <w:rPr>
                <w:rStyle w:val="altkonubaslikb16gri"/>
                <w:sz w:val="22"/>
                <w:szCs w:val="22"/>
              </w:rPr>
              <w:t xml:space="preserve">                            </w:t>
            </w:r>
            <w:r w:rsidRPr="001E0E5B">
              <w:rPr>
                <w:rStyle w:val="altkonubaslikb16gri"/>
                <w:b/>
                <w:sz w:val="22"/>
                <w:szCs w:val="22"/>
              </w:rPr>
              <w:t>İSTİKLÂL MARŞI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Korkma, sönmez bu şafaklarda yüzen al sancak;</w:t>
            </w:r>
            <w:r w:rsidRPr="00A565AC">
              <w:rPr>
                <w:sz w:val="22"/>
                <w:szCs w:val="22"/>
              </w:rPr>
              <w:br/>
              <w:t>Sönmeden yurdumun üstünde tüten en son ocak.</w:t>
            </w:r>
            <w:r w:rsidRPr="00A565AC">
              <w:rPr>
                <w:sz w:val="22"/>
                <w:szCs w:val="22"/>
              </w:rPr>
              <w:br/>
              <w:t>O benim milletimin yıldızıdır, parlayacak;</w:t>
            </w:r>
            <w:r w:rsidRPr="00A565AC">
              <w:rPr>
                <w:sz w:val="22"/>
                <w:szCs w:val="22"/>
              </w:rPr>
              <w:br/>
              <w:t>O benimdir, o benim milletimindir ancak.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Çatma, kurban olayım çehreni ey nazlı hilal!</w:t>
            </w:r>
            <w:r w:rsidRPr="00A565AC">
              <w:rPr>
                <w:sz w:val="22"/>
                <w:szCs w:val="22"/>
              </w:rPr>
              <w:br/>
              <w:t>Kahraman ırkıma bir gül! ne bu şiddet bu celal?</w:t>
            </w:r>
            <w:r w:rsidRPr="00A565AC">
              <w:rPr>
                <w:sz w:val="22"/>
                <w:szCs w:val="22"/>
              </w:rPr>
              <w:br/>
              <w:t>Sana olmaz dökülen kanlarımız sonra helal,</w:t>
            </w:r>
            <w:r w:rsidRPr="00A565AC">
              <w:rPr>
                <w:sz w:val="22"/>
                <w:szCs w:val="22"/>
              </w:rPr>
              <w:br/>
              <w:t>Hakkıdır, Hak'ka tapan, milletimin istiklal!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Ben ezelden beridir hür yaşadım, hür yaşarım.</w:t>
            </w:r>
            <w:r w:rsidRPr="00A565AC">
              <w:rPr>
                <w:sz w:val="22"/>
                <w:szCs w:val="22"/>
              </w:rPr>
              <w:br/>
              <w:t>Hangi çılgın bana zincir vuracakmış? Şaşarım;</w:t>
            </w:r>
            <w:r w:rsidRPr="00A565AC">
              <w:rPr>
                <w:sz w:val="22"/>
                <w:szCs w:val="22"/>
              </w:rPr>
              <w:br/>
              <w:t>Kükremiş sel gibiyim, bendimi çiğner aşarım;</w:t>
            </w:r>
            <w:r w:rsidRPr="00A565AC">
              <w:rPr>
                <w:sz w:val="22"/>
                <w:szCs w:val="22"/>
              </w:rPr>
              <w:br/>
              <w:t>Yırtarım dağları, enginlere sığmam, taşarım.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Garbın afakını sarmışsa çelik zırhlı duvar,</w:t>
            </w:r>
            <w:r w:rsidRPr="00A565AC">
              <w:rPr>
                <w:sz w:val="22"/>
                <w:szCs w:val="22"/>
              </w:rPr>
              <w:br/>
              <w:t>Benim iman dolu göğsüm gibi serhaddim var.</w:t>
            </w:r>
            <w:r w:rsidRPr="00A565AC">
              <w:rPr>
                <w:sz w:val="22"/>
                <w:szCs w:val="22"/>
              </w:rPr>
              <w:br/>
              <w:t>Ulusun, korkma! Nasıl böyle bir imanı boğar.</w:t>
            </w:r>
            <w:r w:rsidRPr="00A565AC">
              <w:rPr>
                <w:sz w:val="22"/>
                <w:szCs w:val="22"/>
              </w:rPr>
              <w:br/>
              <w:t>"Medeniyet!" dediğin tek dişi kalmış canavar?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Arkadaş! Yurduma alçakları uğratma sakın!</w:t>
            </w:r>
            <w:r w:rsidRPr="00A565AC">
              <w:rPr>
                <w:sz w:val="22"/>
                <w:szCs w:val="22"/>
              </w:rPr>
              <w:br/>
              <w:t>Siper et gövdeni, dursun bu hayasızca akın.</w:t>
            </w:r>
            <w:r w:rsidRPr="00A565AC">
              <w:rPr>
                <w:sz w:val="22"/>
                <w:szCs w:val="22"/>
              </w:rPr>
              <w:br/>
              <w:t>Doğacaktır sana vaadettiği günler Hak'kın;</w:t>
            </w:r>
            <w:r w:rsidRPr="00A565AC">
              <w:rPr>
                <w:sz w:val="22"/>
                <w:szCs w:val="22"/>
              </w:rPr>
              <w:br/>
              <w:t>Kim bilir, belki yarın, belki yarından da yakın.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Bastığın yerleri "toprak" diyerek geçme, tanı!</w:t>
            </w:r>
            <w:r w:rsidRPr="00A565AC">
              <w:rPr>
                <w:sz w:val="22"/>
                <w:szCs w:val="22"/>
              </w:rPr>
              <w:br/>
              <w:t>Düşün altındaki binlerce kefensiz yatanı.</w:t>
            </w:r>
            <w:r w:rsidRPr="00A565AC">
              <w:rPr>
                <w:sz w:val="22"/>
                <w:szCs w:val="22"/>
              </w:rPr>
              <w:br/>
              <w:t>Sen şehit oğlusun, incitme, yazıktır atanı;</w:t>
            </w:r>
            <w:r w:rsidRPr="00A565AC">
              <w:rPr>
                <w:sz w:val="22"/>
                <w:szCs w:val="22"/>
              </w:rPr>
              <w:br/>
              <w:t>Verme, dünyaları alsan da bu cennet vatanı.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Kim bu cennet vatanın uğruna olmaz ki feda?</w:t>
            </w:r>
            <w:r w:rsidRPr="00A565AC">
              <w:rPr>
                <w:sz w:val="22"/>
                <w:szCs w:val="22"/>
              </w:rPr>
              <w:br/>
              <w:t>Şüheda fışkıracak, toprağı sıksan şüheda!</w:t>
            </w:r>
            <w:r w:rsidRPr="00A565AC">
              <w:rPr>
                <w:sz w:val="22"/>
                <w:szCs w:val="22"/>
              </w:rPr>
              <w:br/>
              <w:t>Canı, cananı, bütün varımı alsın da Hüda,</w:t>
            </w:r>
            <w:r w:rsidRPr="00A565AC">
              <w:rPr>
                <w:sz w:val="22"/>
                <w:szCs w:val="22"/>
              </w:rPr>
              <w:br/>
              <w:t>Etmesin tek vatanımdan beni dünyada cüda.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Ruhumun senden ilahi, şudur ancak emeli;</w:t>
            </w:r>
            <w:r w:rsidRPr="00A565AC">
              <w:rPr>
                <w:sz w:val="22"/>
                <w:szCs w:val="22"/>
              </w:rPr>
              <w:br/>
              <w:t>Değmesin mabedimin göğsüne na-mahrem eli!</w:t>
            </w:r>
            <w:r w:rsidRPr="00A565AC">
              <w:rPr>
                <w:sz w:val="22"/>
                <w:szCs w:val="22"/>
              </w:rPr>
              <w:br/>
              <w:t>Bu ezanlar ki şahadetleri dinin temeli,</w:t>
            </w:r>
            <w:r w:rsidRPr="00A565AC">
              <w:rPr>
                <w:sz w:val="22"/>
                <w:szCs w:val="22"/>
              </w:rPr>
              <w:br/>
              <w:t>Ebedi yurdumun üstünde benim inlemeli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O zaman vecdile bin secde eder varsa taşım;</w:t>
            </w:r>
            <w:r w:rsidRPr="00A565AC">
              <w:rPr>
                <w:sz w:val="22"/>
                <w:szCs w:val="22"/>
              </w:rPr>
              <w:br/>
              <w:t>Her cerihamdan, ilahi, boşanıp kanlı yaşım,</w:t>
            </w:r>
            <w:r w:rsidRPr="00A565AC">
              <w:rPr>
                <w:sz w:val="22"/>
                <w:szCs w:val="22"/>
              </w:rPr>
              <w:br/>
              <w:t>Fışkırır ruh-i mücerret gibi yerden naşım;</w:t>
            </w:r>
            <w:r w:rsidRPr="00A565AC">
              <w:rPr>
                <w:sz w:val="22"/>
                <w:szCs w:val="22"/>
              </w:rPr>
              <w:br/>
              <w:t>O zaman yükselerek arşa değer belki başım!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Dalgalan sen de şafaklar gibi ey şanlı hilal;</w:t>
            </w:r>
            <w:r w:rsidRPr="00A565AC">
              <w:rPr>
                <w:sz w:val="22"/>
                <w:szCs w:val="22"/>
              </w:rPr>
              <w:br/>
              <w:t>Olsun artık dökülen kanlarımın hepsi helal!</w:t>
            </w:r>
            <w:r w:rsidRPr="00A565AC">
              <w:rPr>
                <w:sz w:val="22"/>
                <w:szCs w:val="22"/>
              </w:rPr>
              <w:br/>
              <w:t>Ebediyen sana yok, ırkıma yok izmihlal.</w:t>
            </w:r>
            <w:r w:rsidRPr="00A565AC">
              <w:rPr>
                <w:sz w:val="22"/>
                <w:szCs w:val="22"/>
              </w:rPr>
              <w:br/>
              <w:t>Hakkıdır, hür yaşamış bayrağımın hürriyet;</w:t>
            </w:r>
            <w:r w:rsidRPr="00A565AC">
              <w:rPr>
                <w:sz w:val="22"/>
                <w:szCs w:val="22"/>
              </w:rPr>
              <w:br/>
              <w:t>Hakkıdır, Hak'ka tapan milletimin istiklal!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</w:r>
            <w:r>
              <w:rPr>
                <w:rStyle w:val="altkonubaslikb14siyah"/>
                <w:sz w:val="22"/>
                <w:szCs w:val="22"/>
              </w:rPr>
              <w:t xml:space="preserve">                                      </w:t>
            </w:r>
            <w:r w:rsidRPr="00A565AC">
              <w:rPr>
                <w:rStyle w:val="altkonubaslikb14siyah"/>
                <w:sz w:val="22"/>
                <w:szCs w:val="22"/>
              </w:rPr>
              <w:t>MEHMET AKİF ERSOY</w:t>
            </w:r>
            <w:r w:rsidRPr="00A565AC">
              <w:rPr>
                <w:sz w:val="22"/>
                <w:szCs w:val="22"/>
              </w:rPr>
              <w:t xml:space="preserve"> </w:t>
            </w:r>
          </w:p>
        </w:tc>
      </w:tr>
    </w:tbl>
    <w:p w:rsidR="0000635F" w:rsidRDefault="0000635F" w:rsidP="009A5984"/>
    <w:p w:rsidR="0000635F" w:rsidRPr="00FD5CBD" w:rsidRDefault="0000635F" w:rsidP="00DB7A1A">
      <w:pPr>
        <w:tabs>
          <w:tab w:val="left" w:pos="708"/>
        </w:tabs>
        <w:spacing w:before="85"/>
        <w:rPr>
          <w:b/>
          <w:bCs/>
          <w:sz w:val="40"/>
          <w:szCs w:val="40"/>
        </w:rPr>
      </w:pPr>
    </w:p>
    <w:p w:rsidR="0000635F" w:rsidRDefault="0000635F"/>
    <w:p w:rsidR="0000635F" w:rsidRDefault="0000635F"/>
    <w:p w:rsidR="0000635F" w:rsidRDefault="0000635F"/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tbl>
      <w:tblPr>
        <w:tblpPr w:leftFromText="141" w:rightFromText="141" w:vertAnchor="page" w:horzAnchor="margin" w:tblpXSpec="center" w:tblpY="187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/>
      </w:tblPr>
      <w:tblGrid>
        <w:gridCol w:w="8505"/>
      </w:tblGrid>
      <w:tr w:rsidR="0000635F" w:rsidTr="00D85466">
        <w:trPr>
          <w:trHeight w:val="13599"/>
        </w:trPr>
        <w:tc>
          <w:tcPr>
            <w:tcW w:w="8505" w:type="dxa"/>
            <w:vAlign w:val="center"/>
          </w:tcPr>
          <w:p w:rsidR="0000635F" w:rsidRPr="000072F0" w:rsidRDefault="0000635F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bCs/>
                <w:color w:val="FF0000"/>
                <w:sz w:val="32"/>
                <w:szCs w:val="32"/>
              </w:rPr>
            </w:pPr>
            <w:r w:rsidRPr="000072F0">
              <w:rPr>
                <w:b/>
                <w:bCs/>
                <w:color w:val="FF0000"/>
                <w:sz w:val="32"/>
                <w:szCs w:val="32"/>
              </w:rPr>
              <w:t>ANDIMIZ</w:t>
            </w:r>
          </w:p>
          <w:p w:rsidR="0000635F" w:rsidRPr="007C5AEF" w:rsidRDefault="0000635F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Türk’üm,</w:t>
            </w:r>
          </w:p>
          <w:p w:rsidR="0000635F" w:rsidRPr="007C5AEF" w:rsidRDefault="0000635F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doğruyum, çalışkanım.</w:t>
            </w:r>
          </w:p>
          <w:p w:rsidR="0000635F" w:rsidRPr="007C5AEF" w:rsidRDefault="0000635F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İlkem,</w:t>
            </w:r>
          </w:p>
          <w:p w:rsidR="0000635F" w:rsidRPr="007C5AEF" w:rsidRDefault="0000635F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küçüklerimi korumak, büyüklerimi saymak,</w:t>
            </w:r>
          </w:p>
          <w:p w:rsidR="0000635F" w:rsidRPr="007C5AEF" w:rsidRDefault="0000635F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yurdumu, milletimi</w:t>
            </w:r>
          </w:p>
          <w:p w:rsidR="0000635F" w:rsidRPr="007C5AEF" w:rsidRDefault="0000635F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özümden çok sevmektir.</w:t>
            </w:r>
          </w:p>
          <w:p w:rsidR="0000635F" w:rsidRPr="007C5AEF" w:rsidRDefault="0000635F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Ülküm,</w:t>
            </w:r>
          </w:p>
          <w:p w:rsidR="0000635F" w:rsidRPr="007C5AEF" w:rsidRDefault="0000635F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yükselmek, ileri gitmektir.</w:t>
            </w:r>
          </w:p>
          <w:p w:rsidR="0000635F" w:rsidRPr="007C5AEF" w:rsidRDefault="0000635F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Ey büyük Atatürk!</w:t>
            </w:r>
          </w:p>
          <w:p w:rsidR="0000635F" w:rsidRPr="007C5AEF" w:rsidRDefault="0000635F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Açtığın yolda, gösterdiğin hedefe</w:t>
            </w:r>
          </w:p>
          <w:p w:rsidR="0000635F" w:rsidRPr="007C5AEF" w:rsidRDefault="0000635F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durmadan yürüyeceğime ant içerim.</w:t>
            </w:r>
          </w:p>
          <w:p w:rsidR="0000635F" w:rsidRPr="007C5AEF" w:rsidRDefault="0000635F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Varlığım,</w:t>
            </w:r>
          </w:p>
          <w:p w:rsidR="0000635F" w:rsidRPr="007C5AEF" w:rsidRDefault="0000635F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Türk varlığına armağan olsun.</w:t>
            </w:r>
          </w:p>
          <w:p w:rsidR="0000635F" w:rsidRPr="00896550" w:rsidRDefault="0000635F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28"/>
                <w:szCs w:val="28"/>
              </w:rPr>
            </w:pPr>
            <w:r w:rsidRPr="007C5AEF">
              <w:rPr>
                <w:b/>
                <w:sz w:val="32"/>
                <w:szCs w:val="32"/>
              </w:rPr>
              <w:t>Ne mutlu Türk’üm diyene!</w:t>
            </w:r>
          </w:p>
        </w:tc>
      </w:tr>
    </w:tbl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00635F" w:rsidRPr="000072F0" w:rsidRDefault="0000635F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BELİRLİ GÜN VE HAFTALAR</w:t>
      </w:r>
    </w:p>
    <w:p w:rsidR="0000635F" w:rsidRPr="00FD5CBD" w:rsidRDefault="0000635F" w:rsidP="007C65CD">
      <w:pPr>
        <w:tabs>
          <w:tab w:val="left" w:pos="567"/>
        </w:tabs>
        <w:spacing w:before="28"/>
        <w:ind w:left="227" w:hanging="227"/>
        <w:rPr>
          <w:b/>
          <w:bCs/>
          <w:sz w:val="20"/>
          <w:szCs w:val="20"/>
        </w:rPr>
      </w:pPr>
    </w:p>
    <w:p w:rsidR="0000635F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1. </w:t>
      </w:r>
      <w:r w:rsidRPr="00FD5CBD">
        <w:rPr>
          <w:sz w:val="20"/>
          <w:szCs w:val="20"/>
        </w:rPr>
        <w:t>İlköğretim Haftası</w:t>
      </w:r>
      <w:r w:rsidRPr="00FD5CBD">
        <w:rPr>
          <w:sz w:val="20"/>
          <w:szCs w:val="20"/>
        </w:rPr>
        <w:tab/>
        <w:t>:</w:t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Okulların açıldığı hafta</w:t>
      </w:r>
    </w:p>
    <w:p w:rsidR="0000635F" w:rsidRPr="00A31178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  2.</w:t>
      </w:r>
      <w:r>
        <w:rPr>
          <w:sz w:val="20"/>
          <w:szCs w:val="20"/>
        </w:rPr>
        <w:t xml:space="preserve"> </w:t>
      </w:r>
      <w:r w:rsidRPr="00A31178">
        <w:rPr>
          <w:sz w:val="20"/>
          <w:szCs w:val="20"/>
          <w:shd w:val="clear" w:color="auto" w:fill="FFFFFF"/>
        </w:rPr>
        <w:t>15 Temmuz Demokrasi ve Millî Birlik Günü : Ders yılının başladığı 2. hafta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Hayvanları Koruma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4 Ekim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ilk pazartesi günü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Standardlar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üçüncü haftası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6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Kızılay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 - 4 Kasım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Kitapları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Kasım ayının 2. pazartesi günü başlayan hafta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Atatürk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10 - 16 Kasım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Deprem Bilinçlendirme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Kasım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Öğretmenler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24 Kasım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İnsan Hakları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Aralık günü başlayan hafta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Tutum, Yatırım ve Türk Malları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12 - 16 Aralık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Verem Savaş Eğitimi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Yılbaşını takip eden ilk pazartesi günü başlayan hafta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Enerji Tasarrufu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ikinci pazartesi günü</w:t>
      </w:r>
    </w:p>
    <w:p w:rsidR="0000635F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16</w:t>
      </w:r>
      <w:r w:rsidRPr="00FD5CBD">
        <w:rPr>
          <w:b/>
          <w:bCs/>
          <w:sz w:val="20"/>
          <w:szCs w:val="20"/>
        </w:rPr>
        <w:t>.</w:t>
      </w:r>
      <w:r w:rsidRPr="005510F6">
        <w:rPr>
          <w:spacing w:val="-4"/>
          <w:sz w:val="20"/>
          <w:szCs w:val="20"/>
        </w:rPr>
        <w:t>Milli Eğitim Bakanlığı Vakfı Kuruluş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19 Şubat</w:t>
      </w:r>
    </w:p>
    <w:p w:rsidR="0000635F" w:rsidRPr="00762325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17. </w:t>
      </w:r>
      <w:r w:rsidRPr="00762325">
        <w:rPr>
          <w:sz w:val="20"/>
          <w:szCs w:val="20"/>
          <w:shd w:val="clear" w:color="auto" w:fill="FFFFFF"/>
        </w:rPr>
        <w:t>Sivil Savunma Günü                                       : 28 Şubat</w:t>
      </w:r>
    </w:p>
    <w:p w:rsidR="0000635F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Yeşilay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1 - 7 Mart</w:t>
      </w:r>
    </w:p>
    <w:p w:rsidR="0000635F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  <w:shd w:val="clear" w:color="auto" w:fill="FFFFFF"/>
        </w:rPr>
      </w:pPr>
      <w:r w:rsidRPr="00762325">
        <w:rPr>
          <w:b/>
          <w:sz w:val="20"/>
          <w:szCs w:val="20"/>
        </w:rPr>
        <w:t>19.</w:t>
      </w:r>
      <w:r w:rsidRPr="00762325">
        <w:rPr>
          <w:rFonts w:ascii="MyriadPro" w:hAnsi="MyriadPro"/>
          <w:shd w:val="clear" w:color="auto" w:fill="FFFFFF"/>
        </w:rPr>
        <w:t xml:space="preserve"> </w:t>
      </w:r>
      <w:r w:rsidRPr="00762325">
        <w:rPr>
          <w:sz w:val="20"/>
          <w:szCs w:val="20"/>
          <w:shd w:val="clear" w:color="auto" w:fill="FFFFFF"/>
        </w:rPr>
        <w:t>İstiklâl Marşı'nın Kabulü ve Mehmet Akif Ersoy'u Anma Günü  : 12 Mart</w:t>
      </w:r>
    </w:p>
    <w:p w:rsidR="0000635F" w:rsidRPr="00762325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20. </w:t>
      </w:r>
      <w:r w:rsidRPr="00762325">
        <w:rPr>
          <w:sz w:val="20"/>
          <w:szCs w:val="20"/>
          <w:shd w:val="clear" w:color="auto" w:fill="FFFFFF"/>
        </w:rPr>
        <w:t xml:space="preserve">Şehitler Günü </w:t>
      </w:r>
      <w:r>
        <w:rPr>
          <w:sz w:val="20"/>
          <w:szCs w:val="20"/>
          <w:shd w:val="clear" w:color="auto" w:fill="FFFFFF"/>
        </w:rPr>
        <w:t xml:space="preserve">                                                 : </w:t>
      </w:r>
      <w:r w:rsidRPr="00762325">
        <w:rPr>
          <w:sz w:val="20"/>
          <w:szCs w:val="20"/>
          <w:shd w:val="clear" w:color="auto" w:fill="FFFFFF"/>
        </w:rPr>
        <w:t>18 Mart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Orman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21 - 26 Mart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Tiyatrolar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27 Mart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Kütüphaneler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Mart ayının son pazartesi günü başlayan hafta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Sağlık ve Sosyal Güvenlik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7 - 13 Nisan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Turizm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15 - 22 Nisan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26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>Trafik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Mayıs ayının ilk cumartesi günü başlayan hafta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 xml:space="preserve">Anneler Günü 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Mayıs ayının ikinci pazar günü 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Müzeler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18 - 24 Mayıs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 xml:space="preserve">19 Mayıs Atatürk’ü Anma 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sz w:val="20"/>
          <w:szCs w:val="20"/>
        </w:rPr>
        <w:tab/>
        <w:t>Gençlik ve Spor Bayramı</w:t>
      </w:r>
      <w:r w:rsidRPr="00FD5CBD">
        <w:rPr>
          <w:sz w:val="20"/>
          <w:szCs w:val="20"/>
        </w:rPr>
        <w:tab/>
        <w:t>: 19 Mayıs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Çevre Koruma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Haziran ayının ikinci pazartesi günü başlayan hafta</w:t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Kahramanlık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:rsidR="0000635F" w:rsidRPr="00FD5CBD" w:rsidRDefault="0000635F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Türk Büyüklerini Anma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:rsidR="0000635F" w:rsidRPr="00FD5CBD" w:rsidRDefault="0000635F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</w:p>
    <w:p w:rsidR="0000635F" w:rsidRPr="00FD5CBD" w:rsidRDefault="0000635F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00635F" w:rsidRPr="00FD5CBD" w:rsidRDefault="0000635F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00635F" w:rsidRPr="000072F0" w:rsidRDefault="0000635F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TATİL GÜNLERİ</w:t>
      </w:r>
    </w:p>
    <w:p w:rsidR="0000635F" w:rsidRPr="00FD5CBD" w:rsidRDefault="0000635F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00635F" w:rsidRPr="00FD5CBD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Haftanın Resmî Tatil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Cumartesi - Pazar</w:t>
      </w:r>
    </w:p>
    <w:p w:rsidR="0000635F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28 Ekim öğleden sonra başlar, 29 Ekim günü tören</w:t>
      </w:r>
    </w:p>
    <w:p w:rsidR="0000635F" w:rsidRPr="00FD5CBD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yapılır ve akşamı sona erer.</w:t>
      </w:r>
    </w:p>
    <w:p w:rsidR="0000635F" w:rsidRPr="00FD5CBD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Yılbaşı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Ocak günü</w:t>
      </w:r>
    </w:p>
    <w:p w:rsidR="0000635F" w:rsidRPr="00FD5CBD" w:rsidRDefault="0000635F" w:rsidP="00D32D44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Yarı Yıl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Ocak ayının son </w:t>
      </w:r>
      <w:r>
        <w:rPr>
          <w:sz w:val="20"/>
          <w:szCs w:val="20"/>
        </w:rPr>
        <w:t xml:space="preserve">iki </w:t>
      </w:r>
      <w:r w:rsidRPr="00FD5CBD">
        <w:rPr>
          <w:sz w:val="20"/>
          <w:szCs w:val="20"/>
        </w:rPr>
        <w:t>haftası</w:t>
      </w:r>
      <w:r>
        <w:rPr>
          <w:sz w:val="20"/>
          <w:szCs w:val="20"/>
        </w:rPr>
        <w:t xml:space="preserve"> </w:t>
      </w:r>
      <w:r w:rsidRPr="00FD5CBD">
        <w:rPr>
          <w:sz w:val="20"/>
          <w:szCs w:val="20"/>
        </w:rPr>
        <w:t>15 gün</w:t>
      </w:r>
    </w:p>
    <w:p w:rsidR="0000635F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 günü tören</w:t>
      </w:r>
      <w:r>
        <w:rPr>
          <w:sz w:val="20"/>
          <w:szCs w:val="20"/>
        </w:rPr>
        <w:t>den sonra başlar aynı gün akşam biter.</w:t>
      </w:r>
    </w:p>
    <w:p w:rsidR="0000635F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t xml:space="preserve">19 Mayıs Atatürk’ü Anma Gençlik ve Spor       </w:t>
      </w:r>
      <w:r w:rsidRPr="00FD5CBD">
        <w:rPr>
          <w:sz w:val="20"/>
          <w:szCs w:val="20"/>
        </w:rPr>
        <w:t>:</w:t>
      </w:r>
      <w:r w:rsidRPr="00FD5CBD">
        <w:rPr>
          <w:sz w:val="20"/>
          <w:szCs w:val="20"/>
        </w:rPr>
        <w:tab/>
      </w:r>
      <w:r>
        <w:rPr>
          <w:sz w:val="20"/>
          <w:szCs w:val="20"/>
        </w:rPr>
        <w:t>19 Mayıs</w:t>
      </w:r>
      <w:r w:rsidRPr="00FD5CBD">
        <w:rPr>
          <w:sz w:val="20"/>
          <w:szCs w:val="20"/>
        </w:rPr>
        <w:t xml:space="preserve"> günü tören</w:t>
      </w:r>
      <w:r>
        <w:rPr>
          <w:sz w:val="20"/>
          <w:szCs w:val="20"/>
        </w:rPr>
        <w:t>den sonra başlar aynı gün akşam biter.</w:t>
      </w:r>
    </w:p>
    <w:p w:rsidR="0000635F" w:rsidRPr="00FD5CBD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t>Bayramı</w:t>
      </w:r>
    </w:p>
    <w:p w:rsidR="0000635F" w:rsidRPr="00FD5CBD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Zafer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30 Ağustos günü</w:t>
      </w:r>
    </w:p>
    <w:p w:rsidR="0000635F" w:rsidRPr="00FD5CBD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Ramazan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Ar</w:t>
      </w:r>
      <w:r>
        <w:rPr>
          <w:sz w:val="20"/>
          <w:szCs w:val="20"/>
        </w:rPr>
        <w:t>i</w:t>
      </w:r>
      <w:r w:rsidRPr="00FD5CBD">
        <w:rPr>
          <w:sz w:val="20"/>
          <w:szCs w:val="20"/>
        </w:rPr>
        <w:t>fe günü öğleden sonra başlamak üzere 3,5 gün</w:t>
      </w:r>
    </w:p>
    <w:p w:rsidR="0000635F" w:rsidRPr="00FD5CBD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t>Kurban Bayramı</w:t>
      </w:r>
      <w:r>
        <w:rPr>
          <w:sz w:val="20"/>
          <w:szCs w:val="20"/>
        </w:rPr>
        <w:tab/>
        <w:t>:</w:t>
      </w:r>
      <w:r>
        <w:rPr>
          <w:sz w:val="20"/>
          <w:szCs w:val="20"/>
        </w:rPr>
        <w:tab/>
        <w:t>Ari</w:t>
      </w:r>
      <w:r w:rsidRPr="00FD5CBD">
        <w:rPr>
          <w:sz w:val="20"/>
          <w:szCs w:val="20"/>
        </w:rPr>
        <w:t>fe günü öğleden sonra başlamak üzere 4,5 gün</w:t>
      </w:r>
    </w:p>
    <w:p w:rsidR="0000635F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Mahallî Kurtuluş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Olan yerlerde 1 gün</w:t>
      </w:r>
    </w:p>
    <w:p w:rsidR="0000635F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:rsidR="0000635F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:rsidR="0000635F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:rsidR="0000635F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:rsidR="0000635F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:rsidR="0000635F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:rsidR="0000635F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:rsidR="0000635F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:rsidR="0000635F" w:rsidRDefault="0000635F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644"/>
        <w:gridCol w:w="4644"/>
      </w:tblGrid>
      <w:tr w:rsidR="0000635F" w:rsidRPr="00FD5CBD" w:rsidTr="002513AA">
        <w:trPr>
          <w:trHeight w:val="782"/>
        </w:trPr>
        <w:tc>
          <w:tcPr>
            <w:tcW w:w="5000" w:type="pct"/>
            <w:gridSpan w:val="2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 w:rsidRPr="002513AA">
              <w:rPr>
                <w:sz w:val="20"/>
                <w:szCs w:val="20"/>
              </w:rPr>
              <w:br w:type="page"/>
            </w:r>
            <w:r w:rsidRPr="002513AA">
              <w:rPr>
                <w:b/>
                <w:bCs/>
                <w:color w:val="FF0000"/>
                <w:sz w:val="30"/>
                <w:szCs w:val="30"/>
              </w:rPr>
              <w:t>GEZİ PLÂNI</w:t>
            </w:r>
          </w:p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  <w:r w:rsidRPr="002513AA">
              <w:rPr>
                <w:b/>
                <w:bCs/>
                <w:sz w:val="20"/>
                <w:szCs w:val="20"/>
              </w:rPr>
              <w:t>GEZİ TARİHİ:</w:t>
            </w:r>
          </w:p>
        </w:tc>
      </w:tr>
      <w:tr w:rsidR="0000635F" w:rsidRPr="00FD5CBD" w:rsidTr="002513AA">
        <w:trPr>
          <w:trHeight w:val="510"/>
        </w:trPr>
        <w:tc>
          <w:tcPr>
            <w:tcW w:w="5000" w:type="pct"/>
            <w:gridSpan w:val="2"/>
            <w:vAlign w:val="center"/>
          </w:tcPr>
          <w:p w:rsidR="0000635F" w:rsidRPr="002513AA" w:rsidRDefault="0000635F" w:rsidP="00DB39DA">
            <w:pPr>
              <w:rPr>
                <w:sz w:val="30"/>
                <w:szCs w:val="30"/>
              </w:rPr>
            </w:pPr>
            <w:r w:rsidRPr="002513AA">
              <w:rPr>
                <w:b/>
                <w:bCs/>
                <w:sz w:val="20"/>
                <w:szCs w:val="20"/>
              </w:rPr>
              <w:t>GEZİ YERİ:</w:t>
            </w:r>
          </w:p>
        </w:tc>
      </w:tr>
      <w:tr w:rsidR="0000635F" w:rsidRPr="00FD5CBD" w:rsidTr="002513AA">
        <w:trPr>
          <w:trHeight w:val="510"/>
        </w:trPr>
        <w:tc>
          <w:tcPr>
            <w:tcW w:w="5000" w:type="pct"/>
            <w:gridSpan w:val="2"/>
            <w:vAlign w:val="center"/>
          </w:tcPr>
          <w:p w:rsidR="0000635F" w:rsidRPr="002513AA" w:rsidRDefault="0000635F" w:rsidP="00DB39DA">
            <w:pPr>
              <w:rPr>
                <w:sz w:val="30"/>
                <w:szCs w:val="30"/>
              </w:rPr>
            </w:pPr>
            <w:r w:rsidRPr="002513AA">
              <w:rPr>
                <w:b/>
                <w:bCs/>
                <w:sz w:val="20"/>
                <w:szCs w:val="20"/>
              </w:rPr>
              <w:t>GEZİYE ÇIKIŞ SAATİ:</w:t>
            </w:r>
          </w:p>
        </w:tc>
      </w:tr>
      <w:tr w:rsidR="0000635F" w:rsidRPr="00FD5CBD" w:rsidTr="002513AA">
        <w:trPr>
          <w:trHeight w:val="510"/>
        </w:trPr>
        <w:tc>
          <w:tcPr>
            <w:tcW w:w="5000" w:type="pct"/>
            <w:gridSpan w:val="2"/>
            <w:vAlign w:val="center"/>
          </w:tcPr>
          <w:p w:rsidR="0000635F" w:rsidRPr="002513AA" w:rsidRDefault="0000635F" w:rsidP="00DB39DA">
            <w:pPr>
              <w:rPr>
                <w:sz w:val="30"/>
                <w:szCs w:val="30"/>
              </w:rPr>
            </w:pPr>
            <w:r w:rsidRPr="002513AA">
              <w:rPr>
                <w:b/>
                <w:bCs/>
                <w:sz w:val="20"/>
                <w:szCs w:val="20"/>
              </w:rPr>
              <w:t>GEZİDEN DÖNÜŞ SAATİ:</w:t>
            </w:r>
          </w:p>
        </w:tc>
      </w:tr>
      <w:tr w:rsidR="0000635F" w:rsidRPr="00FD5CBD" w:rsidTr="002513AA">
        <w:trPr>
          <w:trHeight w:val="510"/>
        </w:trPr>
        <w:tc>
          <w:tcPr>
            <w:tcW w:w="5000" w:type="pct"/>
            <w:gridSpan w:val="2"/>
            <w:vAlign w:val="center"/>
          </w:tcPr>
          <w:p w:rsidR="0000635F" w:rsidRPr="002513AA" w:rsidRDefault="0000635F" w:rsidP="00DB39DA">
            <w:pPr>
              <w:rPr>
                <w:sz w:val="30"/>
                <w:szCs w:val="30"/>
              </w:rPr>
            </w:pPr>
            <w:r w:rsidRPr="002513AA">
              <w:rPr>
                <w:b/>
                <w:bCs/>
                <w:sz w:val="20"/>
                <w:szCs w:val="20"/>
              </w:rPr>
              <w:t>GEZİYE HANGİ ARAÇLA GİDİLECEĞİ:</w:t>
            </w:r>
          </w:p>
        </w:tc>
      </w:tr>
      <w:tr w:rsidR="0000635F" w:rsidRPr="00FD5CBD" w:rsidTr="002513AA">
        <w:trPr>
          <w:trHeight w:val="510"/>
        </w:trPr>
        <w:tc>
          <w:tcPr>
            <w:tcW w:w="5000" w:type="pct"/>
            <w:gridSpan w:val="2"/>
            <w:vAlign w:val="center"/>
          </w:tcPr>
          <w:p w:rsidR="0000635F" w:rsidRPr="002513AA" w:rsidRDefault="0000635F" w:rsidP="00DB39DA">
            <w:pPr>
              <w:rPr>
                <w:sz w:val="30"/>
                <w:szCs w:val="30"/>
              </w:rPr>
            </w:pPr>
            <w:r w:rsidRPr="002513AA">
              <w:rPr>
                <w:b/>
                <w:bCs/>
                <w:sz w:val="20"/>
                <w:szCs w:val="20"/>
              </w:rPr>
              <w:t>GEZİ KAFİLE BAŞKANI:</w:t>
            </w:r>
          </w:p>
        </w:tc>
      </w:tr>
      <w:tr w:rsidR="0000635F" w:rsidRPr="00FD5CBD" w:rsidTr="002513AA">
        <w:trPr>
          <w:trHeight w:val="803"/>
        </w:trPr>
        <w:tc>
          <w:tcPr>
            <w:tcW w:w="2500" w:type="pct"/>
            <w:vAlign w:val="center"/>
          </w:tcPr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  <w:r w:rsidRPr="002513AA">
              <w:rPr>
                <w:b/>
                <w:bCs/>
                <w:sz w:val="20"/>
                <w:szCs w:val="20"/>
              </w:rPr>
              <w:t>TAKİP EDİLECEK YOL:</w:t>
            </w:r>
          </w:p>
          <w:p w:rsidR="0000635F" w:rsidRPr="002513AA" w:rsidRDefault="0000635F" w:rsidP="00DB39DA">
            <w:pPr>
              <w:rPr>
                <w:sz w:val="30"/>
                <w:szCs w:val="30"/>
              </w:rPr>
            </w:pPr>
          </w:p>
        </w:tc>
        <w:tc>
          <w:tcPr>
            <w:tcW w:w="2500" w:type="pct"/>
            <w:vAlign w:val="center"/>
          </w:tcPr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  <w:r w:rsidRPr="002513AA">
              <w:rPr>
                <w:b/>
                <w:bCs/>
                <w:sz w:val="20"/>
                <w:szCs w:val="20"/>
              </w:rPr>
              <w:t>İLK YARDIM MALZEMESİ:</w:t>
            </w:r>
          </w:p>
          <w:p w:rsidR="0000635F" w:rsidRPr="002513AA" w:rsidRDefault="0000635F" w:rsidP="00DB39DA">
            <w:pPr>
              <w:rPr>
                <w:sz w:val="30"/>
                <w:szCs w:val="30"/>
              </w:rPr>
            </w:pPr>
          </w:p>
        </w:tc>
      </w:tr>
      <w:tr w:rsidR="0000635F" w:rsidRPr="00FD5CBD" w:rsidTr="002513AA">
        <w:trPr>
          <w:trHeight w:val="2494"/>
        </w:trPr>
        <w:tc>
          <w:tcPr>
            <w:tcW w:w="5000" w:type="pct"/>
            <w:gridSpan w:val="2"/>
            <w:vAlign w:val="center"/>
          </w:tcPr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  <w:r w:rsidRPr="002513AA">
              <w:rPr>
                <w:b/>
                <w:bCs/>
                <w:sz w:val="20"/>
                <w:szCs w:val="20"/>
              </w:rPr>
              <w:t>GEZİYE KATILACAK SINIFLAR VE ÖĞRENCİ SAYILARI:</w:t>
            </w:r>
          </w:p>
          <w:p w:rsidR="0000635F" w:rsidRPr="002513AA" w:rsidRDefault="0000635F" w:rsidP="002513A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2513AA">
              <w:rPr>
                <w:b/>
                <w:bCs/>
                <w:sz w:val="20"/>
                <w:szCs w:val="20"/>
              </w:rPr>
              <w:tab/>
              <w:t xml:space="preserve">ŞUBE </w:t>
            </w:r>
            <w:r w:rsidRPr="002513AA">
              <w:rPr>
                <w:b/>
                <w:bCs/>
                <w:sz w:val="20"/>
                <w:szCs w:val="20"/>
              </w:rPr>
              <w:tab/>
              <w:t>ERKEK</w:t>
            </w:r>
            <w:r w:rsidRPr="002513AA">
              <w:rPr>
                <w:b/>
                <w:bCs/>
                <w:sz w:val="20"/>
                <w:szCs w:val="20"/>
              </w:rPr>
              <w:tab/>
              <w:t>KIZ</w:t>
            </w:r>
            <w:r w:rsidRPr="002513AA">
              <w:rPr>
                <w:b/>
                <w:bCs/>
                <w:sz w:val="20"/>
                <w:szCs w:val="20"/>
              </w:rPr>
              <w:tab/>
              <w:t>TOPLAM</w:t>
            </w:r>
          </w:p>
          <w:p w:rsidR="0000635F" w:rsidRPr="002513AA" w:rsidRDefault="0000635F" w:rsidP="002513A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</w:p>
          <w:p w:rsidR="0000635F" w:rsidRPr="002513AA" w:rsidRDefault="0000635F" w:rsidP="002513A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2513AA">
              <w:rPr>
                <w:b/>
                <w:bCs/>
                <w:sz w:val="20"/>
                <w:szCs w:val="20"/>
              </w:rPr>
              <w:tab/>
            </w:r>
            <w:r w:rsidRPr="002513AA">
              <w:rPr>
                <w:sz w:val="16"/>
                <w:szCs w:val="16"/>
              </w:rPr>
              <w:t>..........................</w:t>
            </w:r>
            <w:r w:rsidRPr="002513AA">
              <w:rPr>
                <w:sz w:val="16"/>
                <w:szCs w:val="16"/>
              </w:rPr>
              <w:tab/>
              <w:t>..........................</w:t>
            </w:r>
            <w:r w:rsidRPr="002513AA">
              <w:rPr>
                <w:sz w:val="16"/>
                <w:szCs w:val="16"/>
              </w:rPr>
              <w:tab/>
              <w:t>..........................</w:t>
            </w:r>
            <w:r w:rsidRPr="002513AA">
              <w:rPr>
                <w:sz w:val="16"/>
                <w:szCs w:val="16"/>
              </w:rPr>
              <w:tab/>
              <w:t>..........................</w:t>
            </w:r>
          </w:p>
          <w:p w:rsidR="0000635F" w:rsidRPr="002513AA" w:rsidRDefault="0000635F" w:rsidP="002513A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2513AA">
              <w:rPr>
                <w:b/>
                <w:bCs/>
                <w:sz w:val="20"/>
                <w:szCs w:val="20"/>
              </w:rPr>
              <w:tab/>
            </w:r>
            <w:r w:rsidRPr="002513AA">
              <w:rPr>
                <w:sz w:val="16"/>
                <w:szCs w:val="16"/>
              </w:rPr>
              <w:t>..........................</w:t>
            </w:r>
            <w:r w:rsidRPr="002513AA">
              <w:rPr>
                <w:sz w:val="16"/>
                <w:szCs w:val="16"/>
              </w:rPr>
              <w:tab/>
              <w:t>..........................</w:t>
            </w:r>
            <w:r w:rsidRPr="002513AA">
              <w:rPr>
                <w:sz w:val="16"/>
                <w:szCs w:val="16"/>
              </w:rPr>
              <w:tab/>
              <w:t>..........................</w:t>
            </w:r>
            <w:r w:rsidRPr="002513AA">
              <w:rPr>
                <w:sz w:val="16"/>
                <w:szCs w:val="16"/>
              </w:rPr>
              <w:tab/>
              <w:t>..........................</w:t>
            </w:r>
          </w:p>
          <w:p w:rsidR="0000635F" w:rsidRPr="002513AA" w:rsidRDefault="0000635F" w:rsidP="002513A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2513AA">
              <w:rPr>
                <w:b/>
                <w:bCs/>
                <w:sz w:val="20"/>
                <w:szCs w:val="20"/>
              </w:rPr>
              <w:tab/>
            </w:r>
            <w:r w:rsidRPr="002513AA">
              <w:rPr>
                <w:sz w:val="16"/>
                <w:szCs w:val="16"/>
              </w:rPr>
              <w:t>..........................</w:t>
            </w:r>
            <w:r w:rsidRPr="002513AA">
              <w:rPr>
                <w:sz w:val="16"/>
                <w:szCs w:val="16"/>
              </w:rPr>
              <w:tab/>
              <w:t>..........................</w:t>
            </w:r>
            <w:r w:rsidRPr="002513AA">
              <w:rPr>
                <w:sz w:val="16"/>
                <w:szCs w:val="16"/>
              </w:rPr>
              <w:tab/>
              <w:t>..........................</w:t>
            </w:r>
            <w:r w:rsidRPr="002513AA">
              <w:rPr>
                <w:sz w:val="16"/>
                <w:szCs w:val="16"/>
              </w:rPr>
              <w:tab/>
              <w:t>..........................</w:t>
            </w:r>
          </w:p>
          <w:p w:rsidR="0000635F" w:rsidRPr="002513AA" w:rsidRDefault="0000635F" w:rsidP="002513A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2513AA">
              <w:rPr>
                <w:b/>
                <w:bCs/>
                <w:sz w:val="20"/>
                <w:szCs w:val="20"/>
              </w:rPr>
              <w:tab/>
            </w:r>
            <w:r w:rsidRPr="002513AA">
              <w:rPr>
                <w:sz w:val="16"/>
                <w:szCs w:val="16"/>
              </w:rPr>
              <w:t>..........................</w:t>
            </w:r>
            <w:r w:rsidRPr="002513AA">
              <w:rPr>
                <w:sz w:val="16"/>
                <w:szCs w:val="16"/>
              </w:rPr>
              <w:tab/>
              <w:t>..........................</w:t>
            </w:r>
            <w:r w:rsidRPr="002513AA">
              <w:rPr>
                <w:sz w:val="16"/>
                <w:szCs w:val="16"/>
              </w:rPr>
              <w:tab/>
              <w:t>..........................</w:t>
            </w:r>
            <w:r w:rsidRPr="002513AA">
              <w:rPr>
                <w:sz w:val="16"/>
                <w:szCs w:val="16"/>
              </w:rPr>
              <w:tab/>
              <w:t>..........................</w:t>
            </w:r>
          </w:p>
          <w:p w:rsidR="0000635F" w:rsidRPr="002513AA" w:rsidRDefault="0000635F" w:rsidP="002513A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2513AA">
              <w:rPr>
                <w:b/>
                <w:bCs/>
                <w:sz w:val="20"/>
                <w:szCs w:val="20"/>
              </w:rPr>
              <w:tab/>
            </w:r>
            <w:r w:rsidRPr="002513AA">
              <w:rPr>
                <w:sz w:val="16"/>
                <w:szCs w:val="16"/>
              </w:rPr>
              <w:t>..........................</w:t>
            </w:r>
            <w:r w:rsidRPr="002513AA">
              <w:rPr>
                <w:sz w:val="16"/>
                <w:szCs w:val="16"/>
              </w:rPr>
              <w:tab/>
              <w:t>..........................</w:t>
            </w:r>
            <w:r w:rsidRPr="002513AA">
              <w:rPr>
                <w:sz w:val="16"/>
                <w:szCs w:val="16"/>
              </w:rPr>
              <w:tab/>
              <w:t>..........................</w:t>
            </w:r>
            <w:r w:rsidRPr="002513AA">
              <w:rPr>
                <w:sz w:val="16"/>
                <w:szCs w:val="16"/>
              </w:rPr>
              <w:tab/>
              <w:t>..........................</w:t>
            </w:r>
          </w:p>
        </w:tc>
      </w:tr>
      <w:tr w:rsidR="0000635F" w:rsidRPr="00FD5CBD" w:rsidTr="002513AA">
        <w:trPr>
          <w:trHeight w:val="567"/>
        </w:trPr>
        <w:tc>
          <w:tcPr>
            <w:tcW w:w="5000" w:type="pct"/>
            <w:gridSpan w:val="2"/>
            <w:vAlign w:val="center"/>
          </w:tcPr>
          <w:p w:rsidR="0000635F" w:rsidRPr="002513AA" w:rsidRDefault="0000635F" w:rsidP="00DB39DA">
            <w:pPr>
              <w:rPr>
                <w:sz w:val="30"/>
                <w:szCs w:val="30"/>
              </w:rPr>
            </w:pPr>
            <w:r w:rsidRPr="002513AA">
              <w:rPr>
                <w:b/>
                <w:bCs/>
                <w:sz w:val="20"/>
                <w:szCs w:val="20"/>
              </w:rPr>
              <w:t>GEZİNİN AMACI:</w:t>
            </w:r>
          </w:p>
        </w:tc>
      </w:tr>
      <w:tr w:rsidR="0000635F" w:rsidRPr="00FD5CBD" w:rsidTr="002513AA">
        <w:trPr>
          <w:trHeight w:val="567"/>
        </w:trPr>
        <w:tc>
          <w:tcPr>
            <w:tcW w:w="5000" w:type="pct"/>
            <w:gridSpan w:val="2"/>
            <w:vAlign w:val="center"/>
          </w:tcPr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  <w:r w:rsidRPr="002513AA">
              <w:rPr>
                <w:b/>
                <w:bCs/>
                <w:sz w:val="20"/>
                <w:szCs w:val="20"/>
              </w:rPr>
              <w:t>GEZİNİN KONUSU:</w:t>
            </w:r>
          </w:p>
        </w:tc>
      </w:tr>
      <w:tr w:rsidR="0000635F" w:rsidRPr="00FD5CBD" w:rsidTr="002513AA">
        <w:trPr>
          <w:trHeight w:val="1799"/>
        </w:trPr>
        <w:tc>
          <w:tcPr>
            <w:tcW w:w="5000" w:type="pct"/>
            <w:gridSpan w:val="2"/>
            <w:vAlign w:val="center"/>
          </w:tcPr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  <w:r w:rsidRPr="002513AA">
              <w:rPr>
                <w:b/>
                <w:bCs/>
                <w:sz w:val="20"/>
                <w:szCs w:val="20"/>
              </w:rPr>
              <w:t>GEZİ İÇİN ÖĞRENCİLERE VERİLEN İNCELEME ÖDEVİ</w:t>
            </w:r>
          </w:p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</w:p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</w:p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</w:p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</w:p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</w:p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</w:p>
          <w:p w:rsidR="0000635F" w:rsidRPr="002513AA" w:rsidRDefault="0000635F" w:rsidP="00DB39DA">
            <w:pPr>
              <w:rPr>
                <w:sz w:val="30"/>
                <w:szCs w:val="30"/>
              </w:rPr>
            </w:pPr>
          </w:p>
        </w:tc>
      </w:tr>
      <w:tr w:rsidR="0000635F" w:rsidRPr="00FD5CBD" w:rsidTr="002513AA">
        <w:trPr>
          <w:trHeight w:val="1860"/>
        </w:trPr>
        <w:tc>
          <w:tcPr>
            <w:tcW w:w="5000" w:type="pct"/>
            <w:gridSpan w:val="2"/>
            <w:vAlign w:val="center"/>
          </w:tcPr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  <w:r w:rsidRPr="002513AA">
              <w:rPr>
                <w:b/>
                <w:bCs/>
                <w:sz w:val="20"/>
                <w:szCs w:val="20"/>
              </w:rPr>
              <w:t>DEĞERLENDİRME (GEZİYE İLİŞKİN GÖRÜŞLER)</w:t>
            </w:r>
          </w:p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</w:p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</w:p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</w:p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</w:p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</w:p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</w:p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</w:p>
          <w:p w:rsidR="0000635F" w:rsidRPr="002513AA" w:rsidRDefault="0000635F" w:rsidP="00DB39DA">
            <w:pPr>
              <w:rPr>
                <w:sz w:val="30"/>
                <w:szCs w:val="30"/>
              </w:rPr>
            </w:pPr>
          </w:p>
        </w:tc>
      </w:tr>
      <w:tr w:rsidR="0000635F" w:rsidRPr="00FD5CBD" w:rsidTr="002513AA">
        <w:trPr>
          <w:trHeight w:val="1288"/>
        </w:trPr>
        <w:tc>
          <w:tcPr>
            <w:tcW w:w="5000" w:type="pct"/>
            <w:gridSpan w:val="2"/>
            <w:vAlign w:val="center"/>
          </w:tcPr>
          <w:p w:rsidR="0000635F" w:rsidRPr="002513AA" w:rsidRDefault="0000635F" w:rsidP="002513AA">
            <w:pPr>
              <w:tabs>
                <w:tab w:val="center" w:pos="414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2513AA">
              <w:rPr>
                <w:b/>
                <w:bCs/>
                <w:sz w:val="20"/>
                <w:szCs w:val="20"/>
              </w:rPr>
              <w:t>ÖĞRETMEN</w:t>
            </w:r>
            <w:r w:rsidRPr="002513AA">
              <w:rPr>
                <w:b/>
                <w:bCs/>
                <w:sz w:val="20"/>
                <w:szCs w:val="20"/>
              </w:rPr>
              <w:tab/>
              <w:t>OKUL MÜDÜRÜ</w:t>
            </w:r>
            <w:r w:rsidRPr="002513AA">
              <w:rPr>
                <w:b/>
                <w:bCs/>
                <w:sz w:val="20"/>
                <w:szCs w:val="20"/>
              </w:rPr>
              <w:tab/>
              <w:t>İLÇE MİLLÎ EĞİTİM MÜDÜRÜ</w:t>
            </w:r>
          </w:p>
          <w:p w:rsidR="0000635F" w:rsidRPr="002513AA" w:rsidRDefault="0000635F" w:rsidP="00DB39DA">
            <w:pPr>
              <w:rPr>
                <w:b/>
                <w:bCs/>
                <w:sz w:val="20"/>
                <w:szCs w:val="20"/>
              </w:rPr>
            </w:pPr>
          </w:p>
          <w:p w:rsidR="0000635F" w:rsidRPr="002513AA" w:rsidRDefault="0000635F" w:rsidP="002513AA">
            <w:pPr>
              <w:tabs>
                <w:tab w:val="center" w:pos="4140"/>
              </w:tabs>
              <w:rPr>
                <w:b/>
                <w:bCs/>
                <w:sz w:val="20"/>
                <w:szCs w:val="20"/>
              </w:rPr>
            </w:pPr>
          </w:p>
          <w:p w:rsidR="0000635F" w:rsidRPr="002513AA" w:rsidRDefault="0000635F" w:rsidP="002513AA">
            <w:pPr>
              <w:tabs>
                <w:tab w:val="center" w:pos="4140"/>
              </w:tabs>
              <w:rPr>
                <w:sz w:val="30"/>
                <w:szCs w:val="30"/>
              </w:rPr>
            </w:pPr>
            <w:r w:rsidRPr="002513AA">
              <w:rPr>
                <w:b/>
                <w:bCs/>
                <w:sz w:val="20"/>
                <w:szCs w:val="20"/>
              </w:rPr>
              <w:tab/>
            </w:r>
            <w:r w:rsidRPr="002513AA">
              <w:rPr>
                <w:sz w:val="16"/>
                <w:szCs w:val="16"/>
              </w:rPr>
              <w:t xml:space="preserve">...... / .......... / </w:t>
            </w:r>
            <w:r w:rsidRPr="002513AA">
              <w:rPr>
                <w:sz w:val="20"/>
                <w:szCs w:val="20"/>
              </w:rPr>
              <w:t>20</w:t>
            </w:r>
            <w:r w:rsidRPr="002513AA">
              <w:rPr>
                <w:sz w:val="16"/>
                <w:szCs w:val="16"/>
              </w:rPr>
              <w:t>......</w:t>
            </w:r>
          </w:p>
        </w:tc>
      </w:tr>
    </w:tbl>
    <w:p w:rsidR="0000635F" w:rsidRDefault="0000635F">
      <w:pPr>
        <w:rPr>
          <w:sz w:val="16"/>
          <w:szCs w:val="16"/>
        </w:rPr>
      </w:pPr>
    </w:p>
    <w:p w:rsidR="0000635F" w:rsidRDefault="0000635F">
      <w:pPr>
        <w:rPr>
          <w:sz w:val="16"/>
          <w:szCs w:val="16"/>
        </w:rPr>
      </w:pPr>
    </w:p>
    <w:p w:rsidR="0000635F" w:rsidRDefault="0000635F">
      <w:pPr>
        <w:rPr>
          <w:sz w:val="16"/>
          <w:szCs w:val="16"/>
        </w:rPr>
      </w:pPr>
    </w:p>
    <w:p w:rsidR="0000635F" w:rsidRDefault="0000635F">
      <w:pPr>
        <w:rPr>
          <w:sz w:val="16"/>
          <w:szCs w:val="16"/>
        </w:rPr>
      </w:pPr>
    </w:p>
    <w:p w:rsidR="0000635F" w:rsidRDefault="0000635F">
      <w:pPr>
        <w:rPr>
          <w:sz w:val="16"/>
          <w:szCs w:val="16"/>
        </w:rPr>
      </w:pPr>
    </w:p>
    <w:p w:rsidR="0000635F" w:rsidRDefault="0000635F" w:rsidP="00E07ABA">
      <w:pPr>
        <w:jc w:val="center"/>
        <w:rPr>
          <w:b/>
          <w:color w:val="FF0000"/>
          <w:sz w:val="22"/>
          <w:szCs w:val="22"/>
        </w:rPr>
      </w:pPr>
    </w:p>
    <w:p w:rsidR="0000635F" w:rsidRDefault="0000635F" w:rsidP="00E07ABA">
      <w:pPr>
        <w:jc w:val="center"/>
        <w:rPr>
          <w:b/>
          <w:color w:val="FF0000"/>
          <w:sz w:val="22"/>
          <w:szCs w:val="22"/>
        </w:rPr>
      </w:pPr>
    </w:p>
    <w:p w:rsidR="0000635F" w:rsidRDefault="0000635F" w:rsidP="00E07ABA">
      <w:pPr>
        <w:jc w:val="center"/>
        <w:rPr>
          <w:b/>
          <w:color w:val="FF0000"/>
          <w:sz w:val="22"/>
          <w:szCs w:val="22"/>
        </w:rPr>
      </w:pPr>
    </w:p>
    <w:p w:rsidR="0000635F" w:rsidRPr="00E07ABA" w:rsidRDefault="0000635F" w:rsidP="00E07ABA">
      <w:pPr>
        <w:jc w:val="center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t>20</w:t>
      </w:r>
      <w:r>
        <w:rPr>
          <w:b/>
          <w:color w:val="FF0000"/>
          <w:sz w:val="22"/>
          <w:szCs w:val="22"/>
        </w:rPr>
        <w:t>25</w:t>
      </w:r>
      <w:r w:rsidRPr="00E07ABA">
        <w:rPr>
          <w:b/>
          <w:color w:val="FF0000"/>
          <w:sz w:val="22"/>
          <w:szCs w:val="22"/>
        </w:rPr>
        <w:t xml:space="preserve">- </w:t>
      </w:r>
      <w:r>
        <w:rPr>
          <w:b/>
          <w:color w:val="FF0000"/>
          <w:sz w:val="22"/>
          <w:szCs w:val="22"/>
        </w:rPr>
        <w:t>2026 EĞİTİM ÖĞRETİM YILI ……………………</w:t>
      </w:r>
      <w:r w:rsidRPr="00E07ABA">
        <w:rPr>
          <w:b/>
          <w:color w:val="FF0000"/>
          <w:sz w:val="22"/>
          <w:szCs w:val="22"/>
        </w:rPr>
        <w:t xml:space="preserve">  İLKOKULU</w:t>
      </w:r>
    </w:p>
    <w:p w:rsidR="0000635F" w:rsidRDefault="0000635F" w:rsidP="00E07ABA">
      <w:pPr>
        <w:jc w:val="center"/>
        <w:rPr>
          <w:b/>
          <w:color w:val="FF0000"/>
          <w:sz w:val="22"/>
          <w:szCs w:val="22"/>
        </w:rPr>
      </w:pPr>
      <w:r>
        <w:rPr>
          <w:b/>
          <w:color w:val="FF0000"/>
          <w:sz w:val="22"/>
          <w:szCs w:val="22"/>
        </w:rPr>
        <w:t>3</w:t>
      </w:r>
      <w:r w:rsidRPr="00E07ABA">
        <w:rPr>
          <w:b/>
          <w:color w:val="FF0000"/>
          <w:sz w:val="22"/>
          <w:szCs w:val="22"/>
        </w:rPr>
        <w:t xml:space="preserve"> .SINIFLAR YILLIK ÇALIŞMA PLANI</w:t>
      </w:r>
    </w:p>
    <w:p w:rsidR="0000635F" w:rsidRPr="00E07ABA" w:rsidRDefault="0000635F" w:rsidP="00E07ABA">
      <w:pPr>
        <w:jc w:val="center"/>
        <w:rPr>
          <w:b/>
          <w:color w:val="FF0000"/>
          <w:sz w:val="22"/>
          <w:szCs w:val="22"/>
        </w:rPr>
      </w:pPr>
    </w:p>
    <w:tbl>
      <w:tblPr>
        <w:tblW w:w="102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27"/>
        <w:gridCol w:w="6237"/>
        <w:gridCol w:w="1870"/>
        <w:gridCol w:w="1392"/>
      </w:tblGrid>
      <w:tr w:rsidR="0000635F" w:rsidRPr="004B1EE7" w:rsidTr="002513AA">
        <w:trPr>
          <w:trHeight w:val="643"/>
          <w:jc w:val="center"/>
        </w:trPr>
        <w:tc>
          <w:tcPr>
            <w:tcW w:w="731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AY</w:t>
            </w:r>
          </w:p>
        </w:tc>
        <w:tc>
          <w:tcPr>
            <w:tcW w:w="6347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FAALİYET PLANI</w:t>
            </w:r>
          </w:p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(YAPILACAK ÇALIŞMALAR)</w:t>
            </w:r>
          </w:p>
        </w:tc>
        <w:tc>
          <w:tcPr>
            <w:tcW w:w="1738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DÜŞÜNCELER</w:t>
            </w:r>
          </w:p>
        </w:tc>
        <w:tc>
          <w:tcPr>
            <w:tcW w:w="1410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NOT</w:t>
            </w:r>
          </w:p>
        </w:tc>
      </w:tr>
      <w:tr w:rsidR="0000635F" w:rsidRPr="004B1EE7" w:rsidTr="002513AA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:rsidR="0000635F" w:rsidRPr="002513AA" w:rsidRDefault="0000635F" w:rsidP="002513AA">
            <w:pPr>
              <w:ind w:left="113" w:right="113"/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EYLÜL</w:t>
            </w:r>
          </w:p>
        </w:tc>
        <w:tc>
          <w:tcPr>
            <w:tcW w:w="6347" w:type="dxa"/>
            <w:vAlign w:val="center"/>
          </w:tcPr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Dersliklerin eğitim öğretime hazırlanması.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İlköğretim Haftası kutlamaları.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 xml:space="preserve">3.Sınıfa ait ders müfredatının incelenmesi. 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Sınıf eşyalarının eksiklerinin tespiti.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3.Sınıf yıllık planların hazırlanması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1.Dönem Zümre Öğretmenler Kurulu toplantısı.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Haftalık ders programının hazırlanması.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 xml:space="preserve">Yıllık çalışma programın yapılması. 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15 Temmuz Demokrasi Zaferi Ve Şehitleri Anma Programı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 xml:space="preserve">Sınıf başkanının seçimi. 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Veli toplantısı yapılması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Eğitsel kulüp ve yıllık çalışma programının düzenlenmesi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Rehberlik çalışmaları</w:t>
            </w:r>
          </w:p>
          <w:p w:rsidR="0000635F" w:rsidRPr="002513AA" w:rsidRDefault="0000635F" w:rsidP="002513AA">
            <w:pPr>
              <w:ind w:left="360"/>
              <w:jc w:val="both"/>
              <w:rPr>
                <w:color w:val="404040"/>
              </w:rPr>
            </w:pPr>
          </w:p>
        </w:tc>
        <w:tc>
          <w:tcPr>
            <w:tcW w:w="1738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Sınıfın Hazırlanması</w:t>
            </w:r>
          </w:p>
        </w:tc>
        <w:tc>
          <w:tcPr>
            <w:tcW w:w="1410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</w:p>
        </w:tc>
      </w:tr>
      <w:tr w:rsidR="0000635F" w:rsidRPr="004B1EE7" w:rsidTr="002513AA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:rsidR="0000635F" w:rsidRPr="002513AA" w:rsidRDefault="0000635F" w:rsidP="002513AA">
            <w:pPr>
              <w:ind w:left="113" w:right="113"/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EKİM</w:t>
            </w:r>
          </w:p>
        </w:tc>
        <w:tc>
          <w:tcPr>
            <w:tcW w:w="6347" w:type="dxa"/>
            <w:vAlign w:val="center"/>
          </w:tcPr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Dünya Çocuk Günü.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Öğrencilerin boy ve kilo ölçülerinin tespiti.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Sınıf kitaplığının oluşturulması ve E-okula işlenmesi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 xml:space="preserve"> E-okul öğrenci ve veli bilgilerinin güncellenmesi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Hayvanları Koruma Günü.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 xml:space="preserve">Kızılay Haftası. 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Cumhuriyet Bayramı Kutlamaları</w:t>
            </w:r>
          </w:p>
          <w:p w:rsidR="0000635F" w:rsidRPr="002513AA" w:rsidRDefault="0000635F" w:rsidP="002513AA">
            <w:pPr>
              <w:ind w:left="720"/>
              <w:rPr>
                <w:color w:val="404040"/>
              </w:rPr>
            </w:pPr>
          </w:p>
        </w:tc>
        <w:tc>
          <w:tcPr>
            <w:tcW w:w="1738" w:type="dxa"/>
            <w:vAlign w:val="center"/>
          </w:tcPr>
          <w:p w:rsidR="0000635F" w:rsidRPr="002513AA" w:rsidRDefault="0000635F" w:rsidP="002513AA">
            <w:pPr>
              <w:ind w:left="360"/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Cumhuriyet Bayramı Kutlamaları</w:t>
            </w:r>
          </w:p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</w:p>
        </w:tc>
        <w:tc>
          <w:tcPr>
            <w:tcW w:w="1410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</w:p>
        </w:tc>
      </w:tr>
      <w:tr w:rsidR="0000635F" w:rsidRPr="004B1EE7" w:rsidTr="002513AA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:rsidR="0000635F" w:rsidRPr="002513AA" w:rsidRDefault="0000635F" w:rsidP="002513AA">
            <w:pPr>
              <w:ind w:left="113" w:right="113"/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 xml:space="preserve">KASIM </w:t>
            </w:r>
          </w:p>
        </w:tc>
        <w:tc>
          <w:tcPr>
            <w:tcW w:w="6347" w:type="dxa"/>
            <w:vAlign w:val="center"/>
          </w:tcPr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Atatürk Köşesinin zenginleştirilmesi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Atatürk Haftası ( 10-16 Kasım)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Öğretmenler Günü.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Sınıf kitaplığının zenginleştirilmesi.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Kulüp çalışmaları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Rehberlik çalışmaları</w:t>
            </w:r>
          </w:p>
          <w:p w:rsidR="0000635F" w:rsidRPr="002513AA" w:rsidRDefault="0000635F" w:rsidP="002513AA">
            <w:pPr>
              <w:ind w:left="720"/>
              <w:rPr>
                <w:color w:val="404040"/>
              </w:rPr>
            </w:pPr>
          </w:p>
        </w:tc>
        <w:tc>
          <w:tcPr>
            <w:tcW w:w="1738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Fotoğraflar Videolar ve Slâytlar ile Atatürk’ün Tanıtılması</w:t>
            </w:r>
          </w:p>
        </w:tc>
        <w:tc>
          <w:tcPr>
            <w:tcW w:w="1410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</w:p>
        </w:tc>
      </w:tr>
      <w:tr w:rsidR="0000635F" w:rsidRPr="004B1EE7" w:rsidTr="002513AA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:rsidR="0000635F" w:rsidRPr="002513AA" w:rsidRDefault="0000635F" w:rsidP="002513AA">
            <w:pPr>
              <w:ind w:left="113" w:right="113"/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ARALIK</w:t>
            </w:r>
          </w:p>
        </w:tc>
        <w:tc>
          <w:tcPr>
            <w:tcW w:w="6347" w:type="dxa"/>
            <w:vAlign w:val="center"/>
          </w:tcPr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Vakıf Haftası (3-9 Aralık)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İnsan Hakları Haftası (4-10 Aralık)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 xml:space="preserve"> Tutum Yatırım ve Türk Malları Haftası ( 12-18 Aralık) ( Sınıfta aile katılımlı etkinlik yapılacak)</w:t>
            </w:r>
          </w:p>
          <w:p w:rsidR="0000635F" w:rsidRPr="002513AA" w:rsidRDefault="0000635F" w:rsidP="002513AA">
            <w:pPr>
              <w:ind w:left="720"/>
              <w:jc w:val="both"/>
              <w:rPr>
                <w:color w:val="404040"/>
              </w:rPr>
            </w:pPr>
          </w:p>
        </w:tc>
        <w:tc>
          <w:tcPr>
            <w:tcW w:w="1738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Yerli Malının Önemi ve Öğrenci Bazında Yöresel Etkinlik Yapılması</w:t>
            </w:r>
          </w:p>
        </w:tc>
        <w:tc>
          <w:tcPr>
            <w:tcW w:w="1410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</w:p>
        </w:tc>
      </w:tr>
      <w:tr w:rsidR="0000635F" w:rsidRPr="004B1EE7" w:rsidTr="002513AA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:rsidR="0000635F" w:rsidRPr="002513AA" w:rsidRDefault="0000635F" w:rsidP="002513AA">
            <w:pPr>
              <w:ind w:left="113" w:right="113"/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OCAK</w:t>
            </w:r>
          </w:p>
        </w:tc>
        <w:tc>
          <w:tcPr>
            <w:tcW w:w="6347" w:type="dxa"/>
            <w:vAlign w:val="center"/>
          </w:tcPr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Veli toplantısının yapılması.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 xml:space="preserve">Enerji Tasarrufu Haftası 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Kulüp çalışmaları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Rehberlik çalışmaları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 xml:space="preserve">1. dönem çalışmalarının değerlendirilmesi 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1. dönem not çizelgelerinin hazırlanarak idareye teslimi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E-okul 1.yarıyıl sonu iş ve işlemleri.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Karne dağıtımı</w:t>
            </w:r>
          </w:p>
          <w:p w:rsidR="0000635F" w:rsidRPr="002513AA" w:rsidRDefault="0000635F" w:rsidP="002513AA">
            <w:pPr>
              <w:ind w:left="720"/>
              <w:jc w:val="both"/>
              <w:rPr>
                <w:color w:val="404040"/>
              </w:rPr>
            </w:pPr>
          </w:p>
        </w:tc>
        <w:tc>
          <w:tcPr>
            <w:tcW w:w="1738" w:type="dxa"/>
            <w:vAlign w:val="center"/>
          </w:tcPr>
          <w:p w:rsidR="0000635F" w:rsidRPr="002513AA" w:rsidRDefault="0000635F" w:rsidP="004B1EE7">
            <w:pPr>
              <w:rPr>
                <w:color w:val="404040"/>
              </w:rPr>
            </w:pPr>
          </w:p>
        </w:tc>
        <w:tc>
          <w:tcPr>
            <w:tcW w:w="1410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</w:p>
        </w:tc>
      </w:tr>
      <w:tr w:rsidR="0000635F" w:rsidRPr="004B1EE7" w:rsidTr="002513AA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:rsidR="0000635F" w:rsidRPr="002513AA" w:rsidRDefault="0000635F" w:rsidP="002513AA">
            <w:pPr>
              <w:ind w:left="113" w:right="113"/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ŞUBAT</w:t>
            </w:r>
          </w:p>
        </w:tc>
        <w:tc>
          <w:tcPr>
            <w:tcW w:w="6347" w:type="dxa"/>
            <w:vAlign w:val="center"/>
          </w:tcPr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Kulüp çalışmaları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Rehberlik çalışmaları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2.Dönem Zümre Öğretmenler Kurulu Toplantısı.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jc w:val="both"/>
              <w:rPr>
                <w:color w:val="404040"/>
              </w:rPr>
            </w:pPr>
            <w:r w:rsidRPr="002513AA">
              <w:rPr>
                <w:color w:val="404040"/>
              </w:rPr>
              <w:t>Veli toplantısı yapılması.</w:t>
            </w:r>
          </w:p>
        </w:tc>
        <w:tc>
          <w:tcPr>
            <w:tcW w:w="1738" w:type="dxa"/>
            <w:vAlign w:val="center"/>
          </w:tcPr>
          <w:p w:rsidR="0000635F" w:rsidRPr="002513AA" w:rsidRDefault="0000635F" w:rsidP="004B1EE7">
            <w:pPr>
              <w:rPr>
                <w:color w:val="404040"/>
              </w:rPr>
            </w:pPr>
          </w:p>
        </w:tc>
        <w:tc>
          <w:tcPr>
            <w:tcW w:w="1410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</w:p>
        </w:tc>
      </w:tr>
      <w:tr w:rsidR="0000635F" w:rsidRPr="004B1EE7" w:rsidTr="002513AA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:rsidR="0000635F" w:rsidRPr="002513AA" w:rsidRDefault="0000635F" w:rsidP="002513AA">
            <w:pPr>
              <w:ind w:left="113" w:right="113"/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MART</w:t>
            </w:r>
          </w:p>
        </w:tc>
        <w:tc>
          <w:tcPr>
            <w:tcW w:w="6347" w:type="dxa"/>
            <w:vAlign w:val="center"/>
          </w:tcPr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Deprem Haftasının hazırlıkları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Yeşilay Haftası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İstiklal Marşı’nın Kabulü ( 12 Mart)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Çanakkale Zaferi ve Şehitleri Anma Günü Etkinlikleri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Orman Haftası.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 xml:space="preserve"> Kütüphaneler Haftasının kutlanması.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23 Nisan hazırlıklarına başlanması.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Kulüp çalışmaları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</w:p>
        </w:tc>
        <w:tc>
          <w:tcPr>
            <w:tcW w:w="1410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</w:p>
        </w:tc>
      </w:tr>
      <w:tr w:rsidR="0000635F" w:rsidRPr="004B1EE7" w:rsidTr="002513AA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:rsidR="0000635F" w:rsidRPr="002513AA" w:rsidRDefault="0000635F" w:rsidP="002513AA">
            <w:pPr>
              <w:ind w:left="113" w:right="113"/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NİSAN</w:t>
            </w:r>
          </w:p>
        </w:tc>
        <w:tc>
          <w:tcPr>
            <w:tcW w:w="6347" w:type="dxa"/>
            <w:vAlign w:val="center"/>
          </w:tcPr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23 Nisan Ulusal Egemenlik ve Çocuk Bayramı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Sağlık Haftasının kutlanması.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Turizm Haftasının Kutlanması.</w:t>
            </w:r>
          </w:p>
        </w:tc>
        <w:tc>
          <w:tcPr>
            <w:tcW w:w="1738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23 Nisan Hazırlıkları</w:t>
            </w:r>
          </w:p>
        </w:tc>
        <w:tc>
          <w:tcPr>
            <w:tcW w:w="1410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</w:p>
        </w:tc>
      </w:tr>
      <w:tr w:rsidR="0000635F" w:rsidRPr="004B1EE7" w:rsidTr="002513AA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:rsidR="0000635F" w:rsidRPr="002513AA" w:rsidRDefault="0000635F" w:rsidP="002513AA">
            <w:pPr>
              <w:ind w:left="113" w:right="113"/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MAYIS</w:t>
            </w:r>
          </w:p>
        </w:tc>
        <w:tc>
          <w:tcPr>
            <w:tcW w:w="6347" w:type="dxa"/>
            <w:vAlign w:val="center"/>
          </w:tcPr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Trafik Haftası.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Anneler Günü’nün kutlanması.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Veli toplantısı yapılması.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19 Mayıs Atatürk’ü Anma Gençlik ve Spor Bayramı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Kulüp çalışmaları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Rehberlik çalışmaları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Veli toplantısı yapılması.</w:t>
            </w:r>
          </w:p>
          <w:p w:rsidR="0000635F" w:rsidRPr="002513AA" w:rsidRDefault="0000635F" w:rsidP="00D526D5">
            <w:pPr>
              <w:rPr>
                <w:color w:val="404040"/>
              </w:rPr>
            </w:pPr>
          </w:p>
        </w:tc>
        <w:tc>
          <w:tcPr>
            <w:tcW w:w="1738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Anneler Gününe Özel Program Hazırlanması</w:t>
            </w:r>
          </w:p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</w:p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19 Mayıs Hazırlıkları</w:t>
            </w:r>
          </w:p>
        </w:tc>
        <w:tc>
          <w:tcPr>
            <w:tcW w:w="1410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</w:p>
        </w:tc>
      </w:tr>
      <w:tr w:rsidR="0000635F" w:rsidRPr="004B1EE7" w:rsidTr="002513AA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:rsidR="0000635F" w:rsidRPr="002513AA" w:rsidRDefault="0000635F" w:rsidP="002513AA">
            <w:pPr>
              <w:ind w:left="113" w:right="113"/>
              <w:jc w:val="center"/>
              <w:rPr>
                <w:b/>
                <w:color w:val="404040"/>
              </w:rPr>
            </w:pPr>
            <w:r w:rsidRPr="002513AA">
              <w:rPr>
                <w:b/>
                <w:color w:val="404040"/>
              </w:rPr>
              <w:t>HAZİRAN</w:t>
            </w:r>
          </w:p>
        </w:tc>
        <w:tc>
          <w:tcPr>
            <w:tcW w:w="6347" w:type="dxa"/>
            <w:vAlign w:val="center"/>
          </w:tcPr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Çevre Koruma Haftası.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Sınıf pikniği düzenlenecek.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Yılsonu e-okul iş ve işlemleri.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Karnelerin dağıtılması.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Yılsonu Zümre Öğretmenler Kurulu toplantısının yapılması.</w:t>
            </w:r>
          </w:p>
          <w:p w:rsidR="0000635F" w:rsidRPr="002513AA" w:rsidRDefault="0000635F" w:rsidP="002513AA">
            <w:pPr>
              <w:numPr>
                <w:ilvl w:val="0"/>
                <w:numId w:val="7"/>
              </w:numPr>
              <w:rPr>
                <w:color w:val="404040"/>
              </w:rPr>
            </w:pPr>
            <w:r w:rsidRPr="002513AA">
              <w:rPr>
                <w:color w:val="404040"/>
              </w:rPr>
              <w:t>Seminer çalışmaları.</w:t>
            </w:r>
          </w:p>
        </w:tc>
        <w:tc>
          <w:tcPr>
            <w:tcW w:w="1738" w:type="dxa"/>
            <w:vAlign w:val="center"/>
          </w:tcPr>
          <w:p w:rsidR="0000635F" w:rsidRPr="002513AA" w:rsidRDefault="0000635F" w:rsidP="004B1EE7">
            <w:pPr>
              <w:rPr>
                <w:color w:val="404040"/>
              </w:rPr>
            </w:pPr>
          </w:p>
        </w:tc>
        <w:tc>
          <w:tcPr>
            <w:tcW w:w="1410" w:type="dxa"/>
            <w:vAlign w:val="center"/>
          </w:tcPr>
          <w:p w:rsidR="0000635F" w:rsidRPr="002513AA" w:rsidRDefault="0000635F" w:rsidP="002513AA">
            <w:pPr>
              <w:jc w:val="center"/>
              <w:rPr>
                <w:b/>
                <w:color w:val="404040"/>
              </w:rPr>
            </w:pPr>
          </w:p>
        </w:tc>
      </w:tr>
    </w:tbl>
    <w:p w:rsidR="0000635F" w:rsidRPr="00E07ABA" w:rsidRDefault="0000635F" w:rsidP="00E07ABA">
      <w:pPr>
        <w:jc w:val="center"/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Default="0000635F">
      <w:pPr>
        <w:rPr>
          <w:sz w:val="22"/>
          <w:szCs w:val="22"/>
        </w:rPr>
      </w:pPr>
    </w:p>
    <w:p w:rsidR="0000635F" w:rsidRPr="00A877B3" w:rsidRDefault="0000635F" w:rsidP="002E39FC">
      <w:pPr>
        <w:spacing w:after="120"/>
        <w:jc w:val="center"/>
        <w:rPr>
          <w:rFonts w:ascii="Arial" w:hAnsi="Arial" w:cs="Arial"/>
          <w:b/>
          <w:color w:val="000000"/>
          <w:sz w:val="30"/>
          <w:szCs w:val="32"/>
        </w:rPr>
      </w:pPr>
      <w:r w:rsidRPr="00A877B3">
        <w:rPr>
          <w:rFonts w:ascii="Arial" w:hAnsi="Arial" w:cs="Arial"/>
          <w:b/>
          <w:color w:val="000000"/>
          <w:sz w:val="30"/>
          <w:szCs w:val="32"/>
        </w:rPr>
        <w:t>2025-2026 EĞİTİM-ÖĞRETİM YILI İŞGÜNÜ TAKVİMİ</w:t>
      </w:r>
    </w:p>
    <w:tbl>
      <w:tblPr>
        <w:tblW w:w="988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61"/>
        <w:gridCol w:w="341"/>
        <w:gridCol w:w="106"/>
        <w:gridCol w:w="363"/>
        <w:gridCol w:w="63"/>
        <w:gridCol w:w="22"/>
        <w:gridCol w:w="384"/>
        <w:gridCol w:w="64"/>
        <w:gridCol w:w="405"/>
        <w:gridCol w:w="43"/>
        <w:gridCol w:w="426"/>
        <w:gridCol w:w="22"/>
        <w:gridCol w:w="448"/>
        <w:gridCol w:w="597"/>
        <w:gridCol w:w="34"/>
        <w:gridCol w:w="563"/>
        <w:gridCol w:w="598"/>
        <w:gridCol w:w="597"/>
        <w:gridCol w:w="598"/>
        <w:gridCol w:w="249"/>
        <w:gridCol w:w="88"/>
        <w:gridCol w:w="233"/>
        <w:gridCol w:w="338"/>
        <w:gridCol w:w="233"/>
        <w:gridCol w:w="338"/>
        <w:gridCol w:w="233"/>
        <w:gridCol w:w="338"/>
        <w:gridCol w:w="233"/>
        <w:gridCol w:w="561"/>
        <w:gridCol w:w="10"/>
      </w:tblGrid>
      <w:tr w:rsidR="0000635F" w:rsidRPr="002E39FC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Cs w:val="18"/>
              </w:rPr>
            </w:pPr>
            <w:r w:rsidRPr="002E39FC">
              <w:rPr>
                <w:rFonts w:ascii="Arial" w:hAnsi="Arial" w:cs="Arial"/>
                <w:b/>
                <w:szCs w:val="18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EYLÜL/202</w:t>
            </w:r>
            <w:r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EKİM/202</w:t>
            </w:r>
            <w:r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KASIM/202</w:t>
            </w:r>
            <w:r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</w:tr>
      <w:tr w:rsidR="0000635F" w:rsidRPr="002E39FC" w:rsidTr="00B449FA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Pazartesi</w:t>
            </w:r>
          </w:p>
        </w:tc>
        <w:tc>
          <w:tcPr>
            <w:tcW w:w="341" w:type="dxa"/>
            <w:tcBorders>
              <w:top w:val="single" w:sz="12" w:space="0" w:color="auto"/>
              <w:left w:val="single" w:sz="12" w:space="0" w:color="auto"/>
            </w:tcBorders>
            <w:shd w:val="clear" w:color="auto" w:fill="8DB3E2"/>
            <w:vAlign w:val="center"/>
          </w:tcPr>
          <w:p w:rsidR="0000635F" w:rsidRPr="002B025D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469" w:type="dxa"/>
            <w:gridSpan w:val="2"/>
            <w:tcBorders>
              <w:top w:val="single" w:sz="12" w:space="0" w:color="auto"/>
            </w:tcBorders>
            <w:shd w:val="clear" w:color="auto" w:fill="FFFFFF"/>
            <w:vAlign w:val="center"/>
          </w:tcPr>
          <w:p w:rsidR="0000635F" w:rsidRPr="002B025D" w:rsidRDefault="0000635F" w:rsidP="002E39FC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>8</w:t>
            </w:r>
          </w:p>
        </w:tc>
        <w:tc>
          <w:tcPr>
            <w:tcW w:w="469" w:type="dxa"/>
            <w:gridSpan w:val="3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15</w:t>
            </w:r>
          </w:p>
        </w:tc>
        <w:tc>
          <w:tcPr>
            <w:tcW w:w="469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22</w:t>
            </w:r>
          </w:p>
        </w:tc>
        <w:tc>
          <w:tcPr>
            <w:tcW w:w="469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470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8" w:type="dxa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7" w:type="dxa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  <w:r w:rsidRPr="002E39FC">
              <w:rPr>
                <w:rFonts w:ascii="Arial" w:hAnsi="Arial" w:cs="Arial"/>
                <w:b/>
                <w:sz w:val="18"/>
                <w:szCs w:val="20"/>
              </w:rPr>
              <w:t>2</w:t>
            </w:r>
            <w:r>
              <w:rPr>
                <w:rFonts w:ascii="Arial" w:hAnsi="Arial" w:cs="Arial"/>
                <w:b/>
                <w:sz w:val="18"/>
                <w:szCs w:val="20"/>
              </w:rPr>
              <w:t>4</w:t>
            </w:r>
          </w:p>
        </w:tc>
      </w:tr>
      <w:tr w:rsidR="0000635F" w:rsidRPr="002E39FC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2B025D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Salı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/>
            <w:vAlign w:val="center"/>
          </w:tcPr>
          <w:p w:rsidR="0000635F" w:rsidRPr="002B025D" w:rsidRDefault="0000635F" w:rsidP="002B025D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469" w:type="dxa"/>
            <w:gridSpan w:val="2"/>
            <w:vAlign w:val="center"/>
          </w:tcPr>
          <w:p w:rsidR="0000635F" w:rsidRPr="002B025D" w:rsidRDefault="0000635F" w:rsidP="002B025D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469" w:type="dxa"/>
            <w:gridSpan w:val="3"/>
            <w:vAlign w:val="center"/>
          </w:tcPr>
          <w:p w:rsidR="0000635F" w:rsidRPr="002E39FC" w:rsidRDefault="0000635F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16</w:t>
            </w:r>
          </w:p>
        </w:tc>
        <w:tc>
          <w:tcPr>
            <w:tcW w:w="469" w:type="dxa"/>
            <w:gridSpan w:val="2"/>
            <w:vAlign w:val="center"/>
          </w:tcPr>
          <w:p w:rsidR="0000635F" w:rsidRPr="002E39FC" w:rsidRDefault="0000635F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23</w:t>
            </w:r>
          </w:p>
        </w:tc>
        <w:tc>
          <w:tcPr>
            <w:tcW w:w="469" w:type="dxa"/>
            <w:gridSpan w:val="2"/>
            <w:vAlign w:val="center"/>
          </w:tcPr>
          <w:p w:rsidR="0000635F" w:rsidRPr="002E39FC" w:rsidRDefault="0000635F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470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00635F" w:rsidRPr="002E39FC" w:rsidRDefault="0000635F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98" w:type="dxa"/>
            <w:vAlign w:val="center"/>
          </w:tcPr>
          <w:p w:rsidR="0000635F" w:rsidRPr="002E39FC" w:rsidRDefault="0000635F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97" w:type="dxa"/>
            <w:vAlign w:val="center"/>
          </w:tcPr>
          <w:p w:rsidR="0000635F" w:rsidRPr="002E39FC" w:rsidRDefault="0000635F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FFFFFF"/>
            <w:vAlign w:val="center"/>
          </w:tcPr>
          <w:p w:rsidR="0000635F" w:rsidRPr="002E39FC" w:rsidRDefault="0000635F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22FF8">
              <w:rPr>
                <w:rFonts w:ascii="Arial" w:hAnsi="Arial" w:cs="Arial"/>
                <w:b/>
                <w:color w:val="00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2B025D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</w:tr>
      <w:tr w:rsidR="0000635F" w:rsidRPr="002E39FC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Çarşamba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/>
            <w:vAlign w:val="center"/>
          </w:tcPr>
          <w:p w:rsidR="0000635F" w:rsidRPr="002B025D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3</w:t>
            </w:r>
          </w:p>
        </w:tc>
        <w:tc>
          <w:tcPr>
            <w:tcW w:w="469" w:type="dxa"/>
            <w:gridSpan w:val="2"/>
            <w:vAlign w:val="center"/>
          </w:tcPr>
          <w:p w:rsidR="0000635F" w:rsidRPr="002B025D" w:rsidRDefault="0000635F" w:rsidP="00A22FF8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10</w:t>
            </w:r>
          </w:p>
        </w:tc>
        <w:tc>
          <w:tcPr>
            <w:tcW w:w="469" w:type="dxa"/>
            <w:gridSpan w:val="3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17</w:t>
            </w:r>
          </w:p>
        </w:tc>
        <w:tc>
          <w:tcPr>
            <w:tcW w:w="469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24</w:t>
            </w:r>
          </w:p>
        </w:tc>
        <w:tc>
          <w:tcPr>
            <w:tcW w:w="469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70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98" w:type="dxa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97" w:type="dxa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/>
            <w:vAlign w:val="center"/>
          </w:tcPr>
          <w:p w:rsidR="0000635F" w:rsidRPr="00A22FF8" w:rsidRDefault="0000635F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A22FF8">
              <w:rPr>
                <w:rFonts w:ascii="Arial" w:hAnsi="Arial" w:cs="Arial"/>
                <w:b/>
                <w:color w:val="EE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00635F" w:rsidRPr="002E39FC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Perşembe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/>
            <w:vAlign w:val="center"/>
          </w:tcPr>
          <w:p w:rsidR="0000635F" w:rsidRPr="002B025D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469" w:type="dxa"/>
            <w:gridSpan w:val="2"/>
            <w:vAlign w:val="center"/>
          </w:tcPr>
          <w:p w:rsidR="0000635F" w:rsidRPr="002B025D" w:rsidRDefault="0000635F" w:rsidP="00A22FF8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11</w:t>
            </w:r>
          </w:p>
        </w:tc>
        <w:tc>
          <w:tcPr>
            <w:tcW w:w="469" w:type="dxa"/>
            <w:gridSpan w:val="3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18</w:t>
            </w:r>
          </w:p>
        </w:tc>
        <w:tc>
          <w:tcPr>
            <w:tcW w:w="469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25</w:t>
            </w:r>
          </w:p>
        </w:tc>
        <w:tc>
          <w:tcPr>
            <w:tcW w:w="469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70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7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  <w:tc>
          <w:tcPr>
            <w:tcW w:w="598" w:type="dxa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7" w:type="dxa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3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0635F" w:rsidRPr="002E39FC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/>
            <w:vAlign w:val="center"/>
          </w:tcPr>
          <w:p w:rsidR="0000635F" w:rsidRPr="002B025D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469" w:type="dxa"/>
            <w:gridSpan w:val="2"/>
            <w:vAlign w:val="center"/>
          </w:tcPr>
          <w:p w:rsidR="0000635F" w:rsidRPr="002B025D" w:rsidRDefault="0000635F" w:rsidP="00A22FF8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12</w:t>
            </w:r>
          </w:p>
        </w:tc>
        <w:tc>
          <w:tcPr>
            <w:tcW w:w="469" w:type="dxa"/>
            <w:gridSpan w:val="3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19</w:t>
            </w:r>
          </w:p>
        </w:tc>
        <w:tc>
          <w:tcPr>
            <w:tcW w:w="469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26</w:t>
            </w:r>
          </w:p>
        </w:tc>
        <w:tc>
          <w:tcPr>
            <w:tcW w:w="469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70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7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98" w:type="dxa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97" w:type="dxa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31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</w:tr>
      <w:tr w:rsidR="0000635F" w:rsidRPr="002E39FC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Cumartesi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98C8F0"/>
            <w:vAlign w:val="center"/>
          </w:tcPr>
          <w:p w:rsidR="0000635F" w:rsidRPr="002B025D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469" w:type="dxa"/>
            <w:gridSpan w:val="2"/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13</w:t>
            </w:r>
          </w:p>
        </w:tc>
        <w:tc>
          <w:tcPr>
            <w:tcW w:w="469" w:type="dxa"/>
            <w:gridSpan w:val="3"/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20</w:t>
            </w:r>
          </w:p>
        </w:tc>
        <w:tc>
          <w:tcPr>
            <w:tcW w:w="469" w:type="dxa"/>
            <w:gridSpan w:val="2"/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27</w:t>
            </w:r>
          </w:p>
        </w:tc>
        <w:tc>
          <w:tcPr>
            <w:tcW w:w="469" w:type="dxa"/>
            <w:gridSpan w:val="2"/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70" w:type="dxa"/>
            <w:gridSpan w:val="2"/>
            <w:tcBorders>
              <w:right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97" w:type="dxa"/>
            <w:gridSpan w:val="2"/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11</w:t>
            </w:r>
          </w:p>
        </w:tc>
        <w:tc>
          <w:tcPr>
            <w:tcW w:w="598" w:type="dxa"/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18</w:t>
            </w:r>
          </w:p>
        </w:tc>
        <w:tc>
          <w:tcPr>
            <w:tcW w:w="597" w:type="dxa"/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25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29</w:t>
            </w:r>
          </w:p>
        </w:tc>
      </w:tr>
      <w:tr w:rsidR="0000635F" w:rsidRPr="002E39FC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</w:t>
            </w:r>
          </w:p>
        </w:tc>
        <w:tc>
          <w:tcPr>
            <w:tcW w:w="341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98C8F0"/>
            <w:vAlign w:val="center"/>
          </w:tcPr>
          <w:p w:rsidR="0000635F" w:rsidRPr="002B025D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69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14</w:t>
            </w:r>
          </w:p>
        </w:tc>
        <w:tc>
          <w:tcPr>
            <w:tcW w:w="469" w:type="dxa"/>
            <w:gridSpan w:val="3"/>
            <w:tcBorders>
              <w:bottom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21</w:t>
            </w:r>
          </w:p>
        </w:tc>
        <w:tc>
          <w:tcPr>
            <w:tcW w:w="469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69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7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12</w:t>
            </w:r>
          </w:p>
        </w:tc>
        <w:tc>
          <w:tcPr>
            <w:tcW w:w="598" w:type="dxa"/>
            <w:tcBorders>
              <w:bottom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97" w:type="dxa"/>
            <w:tcBorders>
              <w:bottom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26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bottom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98C8F0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30</w:t>
            </w:r>
          </w:p>
        </w:tc>
      </w:tr>
      <w:tr w:rsidR="0000635F" w:rsidRPr="002E39FC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right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333399"/>
                <w:sz w:val="20"/>
                <w:szCs w:val="20"/>
              </w:rPr>
              <w:t>7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22,5</w:t>
            </w: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333399"/>
                <w:sz w:val="20"/>
                <w:szCs w:val="20"/>
              </w:rPr>
              <w:t>5</w:t>
            </w:r>
          </w:p>
        </w:tc>
      </w:tr>
      <w:tr w:rsidR="0000635F" w:rsidRPr="002E39FC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Cs w:val="18"/>
              </w:rPr>
            </w:pPr>
            <w:r w:rsidRPr="002E39FC">
              <w:rPr>
                <w:rFonts w:ascii="Arial" w:hAnsi="Arial" w:cs="Arial"/>
                <w:b/>
                <w:szCs w:val="18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ARALIK/202</w:t>
            </w:r>
            <w:r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OCAK/202</w:t>
            </w:r>
            <w:r>
              <w:rPr>
                <w:rFonts w:ascii="Arial" w:hAnsi="Arial" w:cs="Arial"/>
                <w:b/>
                <w:color w:val="FF0000"/>
                <w:szCs w:val="22"/>
              </w:rPr>
              <w:t>6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ŞUBAT/202</w:t>
            </w:r>
            <w:r>
              <w:rPr>
                <w:rFonts w:ascii="Arial" w:hAnsi="Arial" w:cs="Arial"/>
                <w:b/>
                <w:color w:val="FF0000"/>
                <w:szCs w:val="22"/>
              </w:rPr>
              <w:t>6</w:t>
            </w:r>
          </w:p>
        </w:tc>
      </w:tr>
      <w:tr w:rsidR="0000635F" w:rsidRPr="002E39FC" w:rsidTr="00B449FA">
        <w:trPr>
          <w:trHeight w:val="251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Pazartesi</w:t>
            </w:r>
          </w:p>
        </w:tc>
        <w:tc>
          <w:tcPr>
            <w:tcW w:w="44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448" w:type="dxa"/>
            <w:gridSpan w:val="3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15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22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44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98" w:type="dxa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7" w:type="dxa"/>
            <w:tcBorders>
              <w:top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0" w:type="dxa"/>
            <w:gridSpan w:val="3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</w:tr>
      <w:tr w:rsidR="0000635F" w:rsidRPr="002E39FC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Salı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448" w:type="dxa"/>
            <w:gridSpan w:val="3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23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448" w:type="dxa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8" w:type="dxa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7" w:type="dxa"/>
            <w:shd w:val="clear" w:color="auto" w:fill="95B3D7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</w:tr>
      <w:tr w:rsidR="0000635F" w:rsidRPr="002E39FC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Çarşamba</w:t>
            </w:r>
          </w:p>
        </w:tc>
        <w:tc>
          <w:tcPr>
            <w:tcW w:w="447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448" w:type="dxa"/>
            <w:gridSpan w:val="3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10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17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24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31</w:t>
            </w:r>
          </w:p>
        </w:tc>
        <w:tc>
          <w:tcPr>
            <w:tcW w:w="448" w:type="dxa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98" w:type="dxa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97" w:type="dxa"/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</w:tr>
      <w:tr w:rsidR="0000635F" w:rsidRPr="002E39FC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Perşembe</w:t>
            </w:r>
          </w:p>
        </w:tc>
        <w:tc>
          <w:tcPr>
            <w:tcW w:w="447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448" w:type="dxa"/>
            <w:gridSpan w:val="3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11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18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25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8DB3E2"/>
            <w:vAlign w:val="center"/>
          </w:tcPr>
          <w:p w:rsidR="0000635F" w:rsidRPr="00A22FF8" w:rsidRDefault="0000635F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A22FF8">
              <w:rPr>
                <w:rFonts w:ascii="Arial" w:hAnsi="Arial" w:cs="Arial"/>
                <w:b/>
                <w:color w:val="EE0000"/>
                <w:sz w:val="20"/>
                <w:szCs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98" w:type="dxa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97" w:type="dxa"/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</w:tr>
      <w:tr w:rsidR="0000635F" w:rsidRPr="002E39FC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</w:t>
            </w:r>
          </w:p>
        </w:tc>
        <w:tc>
          <w:tcPr>
            <w:tcW w:w="447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448" w:type="dxa"/>
            <w:gridSpan w:val="3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12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19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26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7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  <w:tc>
          <w:tcPr>
            <w:tcW w:w="598" w:type="dxa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7" w:type="dxa"/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</w:tr>
      <w:tr w:rsidR="0000635F" w:rsidRPr="002E39FC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00635F" w:rsidRPr="002E39FC" w:rsidRDefault="0000635F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Cumartesi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448" w:type="dxa"/>
            <w:gridSpan w:val="3"/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13</w:t>
            </w:r>
          </w:p>
        </w:tc>
        <w:tc>
          <w:tcPr>
            <w:tcW w:w="448" w:type="dxa"/>
            <w:gridSpan w:val="2"/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20</w:t>
            </w:r>
          </w:p>
        </w:tc>
        <w:tc>
          <w:tcPr>
            <w:tcW w:w="448" w:type="dxa"/>
            <w:gridSpan w:val="2"/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27</w:t>
            </w:r>
          </w:p>
        </w:tc>
        <w:tc>
          <w:tcPr>
            <w:tcW w:w="448" w:type="dxa"/>
            <w:gridSpan w:val="2"/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97" w:type="dxa"/>
            <w:gridSpan w:val="2"/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10</w:t>
            </w:r>
          </w:p>
        </w:tc>
        <w:tc>
          <w:tcPr>
            <w:tcW w:w="598" w:type="dxa"/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97" w:type="dxa"/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31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28</w:t>
            </w:r>
          </w:p>
        </w:tc>
      </w:tr>
      <w:tr w:rsidR="0000635F" w:rsidRPr="002E39FC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00635F" w:rsidRPr="002E39FC" w:rsidRDefault="0000635F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3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14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21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98" w:type="dxa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97" w:type="dxa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</w:p>
        </w:tc>
      </w:tr>
      <w:tr w:rsidR="0000635F" w:rsidRPr="002E39FC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3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1</w:t>
            </w: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20</w:t>
            </w:r>
          </w:p>
        </w:tc>
      </w:tr>
      <w:tr w:rsidR="0000635F" w:rsidRPr="002E39FC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E39FC">
              <w:rPr>
                <w:rFonts w:ascii="Arial" w:hAnsi="Arial" w:cs="Arial"/>
                <w:b/>
                <w:szCs w:val="20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MART/202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NİSAN/202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MAYIS/202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</w:tr>
      <w:tr w:rsidR="0000635F" w:rsidRPr="002E39FC" w:rsidTr="00B449FA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00635F" w:rsidRPr="002E39FC" w:rsidRDefault="0000635F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Pazartesi</w:t>
            </w:r>
          </w:p>
        </w:tc>
        <w:tc>
          <w:tcPr>
            <w:tcW w:w="44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shd w:val="clear" w:color="auto" w:fill="8DB3E2"/>
            <w:vAlign w:val="center"/>
          </w:tcPr>
          <w:p w:rsidR="0000635F" w:rsidRPr="00067167" w:rsidRDefault="0000635F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16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48" w:type="dxa"/>
            <w:tcBorders>
              <w:top w:val="single" w:sz="12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00635F" w:rsidRPr="00067167" w:rsidRDefault="0000635F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67167">
              <w:rPr>
                <w:rFonts w:ascii="Arial" w:hAnsi="Arial" w:cs="Arial"/>
                <w:b/>
                <w:bCs/>
                <w:sz w:val="20"/>
                <w:szCs w:val="20"/>
              </w:rPr>
              <w:t>30</w:t>
            </w:r>
          </w:p>
        </w:tc>
        <w:tc>
          <w:tcPr>
            <w:tcW w:w="59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8" w:type="dxa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597" w:type="dxa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70" w:type="dxa"/>
            <w:gridSpan w:val="3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shd w:val="clear" w:color="auto" w:fill="FFFFFF"/>
            <w:vAlign w:val="center"/>
          </w:tcPr>
          <w:p w:rsidR="0000635F" w:rsidRPr="00B449FA" w:rsidRDefault="0000635F" w:rsidP="00A22FF8">
            <w:pPr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000000"/>
                <w:sz w:val="20"/>
                <w:szCs w:val="20"/>
              </w:rPr>
              <w:t>18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</w:tr>
      <w:tr w:rsidR="0000635F" w:rsidRPr="002E39FC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00635F" w:rsidRPr="002E39FC" w:rsidRDefault="0000635F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Salı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448" w:type="dxa"/>
            <w:gridSpan w:val="2"/>
            <w:shd w:val="clear" w:color="auto" w:fill="8DB3E2"/>
            <w:vAlign w:val="center"/>
          </w:tcPr>
          <w:p w:rsidR="0000635F" w:rsidRPr="00067167" w:rsidRDefault="0000635F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17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48" w:type="dxa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31</w:t>
            </w: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8" w:type="dxa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7" w:type="dxa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shd w:val="clear" w:color="auto" w:fill="8DB3E2"/>
            <w:vAlign w:val="center"/>
          </w:tcPr>
          <w:p w:rsidR="0000635F" w:rsidRPr="00B449FA" w:rsidRDefault="0000635F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6</w:t>
            </w:r>
          </w:p>
        </w:tc>
      </w:tr>
      <w:tr w:rsidR="0000635F" w:rsidRPr="002E39FC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00635F" w:rsidRPr="002E39FC" w:rsidRDefault="0000635F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Çarşamba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448" w:type="dxa"/>
            <w:gridSpan w:val="2"/>
            <w:shd w:val="clear" w:color="auto" w:fill="8DB3E2"/>
            <w:vAlign w:val="center"/>
          </w:tcPr>
          <w:p w:rsidR="0000635F" w:rsidRPr="00067167" w:rsidRDefault="0000635F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18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48" w:type="dxa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B449FA">
              <w:rPr>
                <w:rFonts w:ascii="Arial" w:hAnsi="Arial" w:cs="Arial"/>
                <w:b/>
                <w:color w:val="000000"/>
                <w:sz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598" w:type="dxa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597" w:type="dxa"/>
            <w:shd w:val="clear" w:color="auto" w:fill="FFFFFF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B449FA">
              <w:rPr>
                <w:rFonts w:ascii="Arial" w:hAnsi="Arial" w:cs="Arial"/>
                <w:b/>
                <w:color w:val="000000"/>
                <w:sz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8DB3E2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27</w:t>
            </w:r>
          </w:p>
        </w:tc>
      </w:tr>
      <w:tr w:rsidR="0000635F" w:rsidRPr="002E39FC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00635F" w:rsidRPr="002E39FC" w:rsidRDefault="0000635F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Perşembe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448" w:type="dxa"/>
            <w:gridSpan w:val="2"/>
            <w:shd w:val="clear" w:color="auto" w:fill="8DB3E2"/>
            <w:vAlign w:val="center"/>
          </w:tcPr>
          <w:p w:rsidR="0000635F" w:rsidRPr="00067167" w:rsidRDefault="0000635F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19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48" w:type="dxa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B449FA">
              <w:rPr>
                <w:rFonts w:ascii="Arial" w:hAnsi="Arial" w:cs="Arial"/>
                <w:b/>
                <w:color w:val="000000"/>
                <w:sz w:val="20"/>
              </w:rPr>
              <w:t>2</w:t>
            </w:r>
          </w:p>
        </w:tc>
        <w:tc>
          <w:tcPr>
            <w:tcW w:w="597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598" w:type="dxa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7" w:type="dxa"/>
            <w:shd w:val="clear" w:color="auto" w:fill="8DB3E2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shd w:val="clear" w:color="auto" w:fill="FFFFFF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8DB3E2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28</w:t>
            </w:r>
          </w:p>
        </w:tc>
      </w:tr>
      <w:tr w:rsidR="0000635F" w:rsidRPr="002E39FC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00635F" w:rsidRPr="002E39FC" w:rsidRDefault="0000635F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448" w:type="dxa"/>
            <w:gridSpan w:val="2"/>
            <w:shd w:val="clear" w:color="auto" w:fill="8DB3E2"/>
            <w:vAlign w:val="center"/>
          </w:tcPr>
          <w:p w:rsidR="0000635F" w:rsidRPr="00067167" w:rsidRDefault="0000635F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20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48" w:type="dxa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B449FA">
              <w:rPr>
                <w:rFonts w:ascii="Arial" w:hAnsi="Arial" w:cs="Arial"/>
                <w:b/>
                <w:color w:val="000000"/>
                <w:sz w:val="20"/>
              </w:rPr>
              <w:t>3</w:t>
            </w:r>
          </w:p>
        </w:tc>
        <w:tc>
          <w:tcPr>
            <w:tcW w:w="597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7" w:type="dxa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8DB3E2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29</w:t>
            </w:r>
          </w:p>
        </w:tc>
      </w:tr>
      <w:tr w:rsidR="0000635F" w:rsidRPr="002E39FC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00635F" w:rsidRPr="002E39FC" w:rsidRDefault="0000635F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Cumartesi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gridSpan w:val="3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448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448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8</w:t>
            </w:r>
          </w:p>
        </w:tc>
        <w:tc>
          <w:tcPr>
            <w:tcW w:w="448" w:type="dxa"/>
            <w:tcBorders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597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11</w:t>
            </w:r>
          </w:p>
        </w:tc>
        <w:tc>
          <w:tcPr>
            <w:tcW w:w="598" w:type="dxa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597" w:type="dxa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</w:tr>
      <w:tr w:rsidR="0000635F" w:rsidRPr="002E39FC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</w:tcPr>
          <w:p w:rsidR="0000635F" w:rsidRPr="002E39FC" w:rsidRDefault="0000635F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448" w:type="dxa"/>
            <w:gridSpan w:val="3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29</w:t>
            </w:r>
          </w:p>
        </w:tc>
        <w:tc>
          <w:tcPr>
            <w:tcW w:w="44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12</w:t>
            </w:r>
          </w:p>
        </w:tc>
        <w:tc>
          <w:tcPr>
            <w:tcW w:w="598" w:type="dxa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19</w:t>
            </w:r>
          </w:p>
        </w:tc>
        <w:tc>
          <w:tcPr>
            <w:tcW w:w="597" w:type="dxa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31</w:t>
            </w:r>
          </w:p>
        </w:tc>
      </w:tr>
      <w:tr w:rsidR="0000635F" w:rsidRPr="002E39FC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17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22</w:t>
            </w: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16,5</w:t>
            </w:r>
          </w:p>
        </w:tc>
      </w:tr>
      <w:tr w:rsidR="0000635F" w:rsidRPr="002E39FC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E39FC">
              <w:rPr>
                <w:rFonts w:ascii="Arial" w:hAnsi="Arial" w:cs="Arial"/>
                <w:b/>
                <w:szCs w:val="20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HAZİRAN/202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TEMMUZ/202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AĞUSTOS/202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</w:tr>
      <w:tr w:rsidR="0000635F" w:rsidRPr="002E39FC" w:rsidTr="00B449FA">
        <w:trPr>
          <w:gridAfter w:val="1"/>
          <w:wAfter w:w="10" w:type="dxa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00635F" w:rsidRPr="002E39FC" w:rsidRDefault="0000635F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Pazartesi</w:t>
            </w:r>
          </w:p>
        </w:tc>
        <w:tc>
          <w:tcPr>
            <w:tcW w:w="44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00635F" w:rsidRPr="00B449FA" w:rsidRDefault="0000635F" w:rsidP="00A22FF8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B449FA">
              <w:rPr>
                <w:rFonts w:ascii="Arial" w:hAnsi="Arial" w:cs="Arial"/>
                <w:b/>
                <w:color w:val="000000"/>
                <w:sz w:val="20"/>
              </w:rPr>
              <w:t>1</w:t>
            </w:r>
          </w:p>
        </w:tc>
        <w:tc>
          <w:tcPr>
            <w:tcW w:w="448" w:type="dxa"/>
            <w:gridSpan w:val="3"/>
            <w:tcBorders>
              <w:top w:val="single" w:sz="12" w:space="0" w:color="auto"/>
            </w:tcBorders>
            <w:vAlign w:val="center"/>
          </w:tcPr>
          <w:p w:rsidR="0000635F" w:rsidRPr="00B449FA" w:rsidRDefault="0000635F" w:rsidP="00A22FF8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B449FA" w:rsidRDefault="0000635F" w:rsidP="00A22FF8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>15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22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shd w:val="clear" w:color="auto" w:fill="8DB3E2"/>
            <w:vAlign w:val="center"/>
          </w:tcPr>
          <w:p w:rsidR="0000635F" w:rsidRPr="00B449FA" w:rsidRDefault="0000635F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</w:rPr>
              <w:t>29</w:t>
            </w:r>
          </w:p>
        </w:tc>
        <w:tc>
          <w:tcPr>
            <w:tcW w:w="448" w:type="dxa"/>
            <w:tcBorders>
              <w:top w:val="single" w:sz="12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shd w:val="clear" w:color="auto" w:fill="8DB3E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8" w:type="dxa"/>
            <w:tcBorders>
              <w:top w:val="single" w:sz="12" w:space="0" w:color="auto"/>
            </w:tcBorders>
            <w:shd w:val="clear" w:color="auto" w:fill="8DB3E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597" w:type="dxa"/>
            <w:tcBorders>
              <w:top w:val="single" w:sz="12" w:space="0" w:color="auto"/>
            </w:tcBorders>
            <w:shd w:val="clear" w:color="auto" w:fill="8DB3E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shd w:val="clear" w:color="auto" w:fill="8DB3E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33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794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4 /31</w:t>
            </w:r>
          </w:p>
        </w:tc>
      </w:tr>
      <w:tr w:rsidR="0000635F" w:rsidRPr="002E39FC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00635F" w:rsidRPr="002E39FC" w:rsidRDefault="0000635F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Salı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:rsidR="0000635F" w:rsidRPr="00B449FA" w:rsidRDefault="0000635F" w:rsidP="00A22FF8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B449FA">
              <w:rPr>
                <w:rFonts w:ascii="Arial" w:hAnsi="Arial" w:cs="Arial"/>
                <w:b/>
                <w:color w:val="000000"/>
                <w:sz w:val="20"/>
              </w:rPr>
              <w:t>2</w:t>
            </w:r>
          </w:p>
        </w:tc>
        <w:tc>
          <w:tcPr>
            <w:tcW w:w="448" w:type="dxa"/>
            <w:gridSpan w:val="3"/>
            <w:vAlign w:val="center"/>
          </w:tcPr>
          <w:p w:rsidR="0000635F" w:rsidRPr="00B449FA" w:rsidRDefault="0000635F" w:rsidP="00A22FF8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>9</w:t>
            </w:r>
          </w:p>
        </w:tc>
        <w:tc>
          <w:tcPr>
            <w:tcW w:w="448" w:type="dxa"/>
            <w:gridSpan w:val="2"/>
            <w:vAlign w:val="center"/>
          </w:tcPr>
          <w:p w:rsidR="0000635F" w:rsidRPr="00B449FA" w:rsidRDefault="0000635F" w:rsidP="00A22FF8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B449FA">
              <w:rPr>
                <w:rFonts w:ascii="Arial" w:hAnsi="Arial" w:cs="Arial"/>
                <w:b/>
                <w:color w:val="00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/>
                <w:sz w:val="20"/>
              </w:rPr>
              <w:t>6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23</w:t>
            </w:r>
          </w:p>
        </w:tc>
        <w:tc>
          <w:tcPr>
            <w:tcW w:w="448" w:type="dxa"/>
            <w:gridSpan w:val="2"/>
            <w:shd w:val="clear" w:color="auto" w:fill="8DB3E2"/>
            <w:vAlign w:val="center"/>
          </w:tcPr>
          <w:p w:rsidR="0000635F" w:rsidRPr="00B449FA" w:rsidRDefault="0000635F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</w:rPr>
              <w:t>30</w:t>
            </w:r>
          </w:p>
        </w:tc>
        <w:tc>
          <w:tcPr>
            <w:tcW w:w="448" w:type="dxa"/>
            <w:tcBorders>
              <w:right w:val="single" w:sz="12" w:space="0" w:color="auto"/>
            </w:tcBorders>
            <w:shd w:val="clear" w:color="auto" w:fill="FFFFFF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shd w:val="clear" w:color="auto" w:fill="8DB3E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8" w:type="dxa"/>
            <w:shd w:val="clear" w:color="auto" w:fill="8DB3E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7" w:type="dxa"/>
            <w:shd w:val="clear" w:color="auto" w:fill="8DB3E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</w:tr>
      <w:tr w:rsidR="0000635F" w:rsidRPr="002E39FC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00635F" w:rsidRPr="002E39FC" w:rsidRDefault="0000635F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Çarşamba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B449FA">
              <w:rPr>
                <w:rFonts w:ascii="Arial" w:hAnsi="Arial" w:cs="Arial"/>
                <w:b/>
                <w:color w:val="000000"/>
                <w:sz w:val="20"/>
              </w:rPr>
              <w:t>3</w:t>
            </w:r>
          </w:p>
        </w:tc>
        <w:tc>
          <w:tcPr>
            <w:tcW w:w="448" w:type="dxa"/>
            <w:gridSpan w:val="3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>10</w:t>
            </w:r>
          </w:p>
        </w:tc>
        <w:tc>
          <w:tcPr>
            <w:tcW w:w="448" w:type="dxa"/>
            <w:gridSpan w:val="2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B449FA">
              <w:rPr>
                <w:rFonts w:ascii="Arial" w:hAnsi="Arial" w:cs="Arial"/>
                <w:b/>
                <w:color w:val="00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/>
                <w:sz w:val="20"/>
              </w:rPr>
              <w:t>7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24</w:t>
            </w:r>
          </w:p>
        </w:tc>
        <w:tc>
          <w:tcPr>
            <w:tcW w:w="448" w:type="dxa"/>
            <w:gridSpan w:val="2"/>
            <w:shd w:val="clear" w:color="auto" w:fill="FFFFFF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  <w:tc>
          <w:tcPr>
            <w:tcW w:w="448" w:type="dxa"/>
            <w:tcBorders>
              <w:right w:val="single" w:sz="12" w:space="0" w:color="auto"/>
            </w:tcBorders>
            <w:shd w:val="clear" w:color="auto" w:fill="FFFFFF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597" w:type="dxa"/>
            <w:gridSpan w:val="2"/>
            <w:shd w:val="clear" w:color="auto" w:fill="8DB3E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598" w:type="dxa"/>
            <w:shd w:val="clear" w:color="auto" w:fill="8DB3E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597" w:type="dxa"/>
            <w:shd w:val="clear" w:color="auto" w:fill="8DB3E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00635F" w:rsidRPr="002E39FC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00635F" w:rsidRPr="002E39FC" w:rsidRDefault="0000635F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Perşembe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B449FA">
              <w:rPr>
                <w:rFonts w:ascii="Arial" w:hAnsi="Arial" w:cs="Arial"/>
                <w:b/>
                <w:color w:val="000000"/>
                <w:sz w:val="20"/>
              </w:rPr>
              <w:t>4</w:t>
            </w:r>
          </w:p>
        </w:tc>
        <w:tc>
          <w:tcPr>
            <w:tcW w:w="448" w:type="dxa"/>
            <w:gridSpan w:val="3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>11</w:t>
            </w:r>
          </w:p>
        </w:tc>
        <w:tc>
          <w:tcPr>
            <w:tcW w:w="448" w:type="dxa"/>
            <w:gridSpan w:val="2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B449FA">
              <w:rPr>
                <w:rFonts w:ascii="Arial" w:hAnsi="Arial" w:cs="Arial"/>
                <w:b/>
                <w:color w:val="00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/>
                <w:sz w:val="20"/>
              </w:rPr>
              <w:t>8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25</w:t>
            </w:r>
          </w:p>
        </w:tc>
        <w:tc>
          <w:tcPr>
            <w:tcW w:w="448" w:type="dxa"/>
            <w:gridSpan w:val="2"/>
            <w:shd w:val="clear" w:color="auto" w:fill="FFFFFF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  <w:tc>
          <w:tcPr>
            <w:tcW w:w="448" w:type="dxa"/>
            <w:tcBorders>
              <w:right w:val="single" w:sz="12" w:space="0" w:color="auto"/>
            </w:tcBorders>
            <w:shd w:val="clear" w:color="auto" w:fill="FFFFFF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8DB3E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598" w:type="dxa"/>
            <w:shd w:val="clear" w:color="auto" w:fill="8DB3E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7" w:type="dxa"/>
            <w:shd w:val="clear" w:color="auto" w:fill="8DB3E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0635F" w:rsidRPr="002E39FC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00635F" w:rsidRPr="002E39FC" w:rsidRDefault="0000635F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B449FA">
              <w:rPr>
                <w:rFonts w:ascii="Arial" w:hAnsi="Arial" w:cs="Arial"/>
                <w:b/>
                <w:color w:val="000000"/>
                <w:sz w:val="20"/>
              </w:rPr>
              <w:t>5</w:t>
            </w:r>
          </w:p>
        </w:tc>
        <w:tc>
          <w:tcPr>
            <w:tcW w:w="448" w:type="dxa"/>
            <w:gridSpan w:val="3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>12</w:t>
            </w:r>
          </w:p>
        </w:tc>
        <w:tc>
          <w:tcPr>
            <w:tcW w:w="448" w:type="dxa"/>
            <w:gridSpan w:val="2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 w:rsidRPr="00B449FA">
              <w:rPr>
                <w:rFonts w:ascii="Arial" w:hAnsi="Arial" w:cs="Arial"/>
                <w:b/>
                <w:color w:val="00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/>
                <w:sz w:val="20"/>
              </w:rPr>
              <w:t>9</w:t>
            </w:r>
          </w:p>
        </w:tc>
        <w:tc>
          <w:tcPr>
            <w:tcW w:w="448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26</w:t>
            </w:r>
          </w:p>
        </w:tc>
        <w:tc>
          <w:tcPr>
            <w:tcW w:w="448" w:type="dxa"/>
            <w:gridSpan w:val="2"/>
            <w:shd w:val="clear" w:color="auto" w:fill="FFFFFF"/>
            <w:vAlign w:val="center"/>
          </w:tcPr>
          <w:p w:rsidR="0000635F" w:rsidRPr="00B449FA" w:rsidRDefault="0000635F" w:rsidP="00B449FA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  <w:tc>
          <w:tcPr>
            <w:tcW w:w="448" w:type="dxa"/>
            <w:tcBorders>
              <w:right w:val="single" w:sz="12" w:space="0" w:color="auto"/>
            </w:tcBorders>
            <w:shd w:val="clear" w:color="auto" w:fill="FFFFFF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3</w:t>
            </w:r>
          </w:p>
        </w:tc>
        <w:tc>
          <w:tcPr>
            <w:tcW w:w="597" w:type="dxa"/>
            <w:gridSpan w:val="2"/>
            <w:shd w:val="clear" w:color="auto" w:fill="8DB3E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shd w:val="clear" w:color="auto" w:fill="8DB3E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7" w:type="dxa"/>
            <w:shd w:val="clear" w:color="auto" w:fill="8DB3E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31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</w:tr>
      <w:tr w:rsidR="0000635F" w:rsidRPr="002E39FC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00635F" w:rsidRPr="002E39FC" w:rsidRDefault="0000635F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Cumartesi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448" w:type="dxa"/>
            <w:gridSpan w:val="3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13</w:t>
            </w:r>
          </w:p>
        </w:tc>
        <w:tc>
          <w:tcPr>
            <w:tcW w:w="448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20</w:t>
            </w:r>
          </w:p>
        </w:tc>
        <w:tc>
          <w:tcPr>
            <w:tcW w:w="448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2"/>
            <w:shd w:val="clear" w:color="auto" w:fill="FFFFFF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right w:val="single" w:sz="12" w:space="0" w:color="auto"/>
            </w:tcBorders>
            <w:shd w:val="clear" w:color="auto" w:fill="FFFFFF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597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598" w:type="dxa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597" w:type="dxa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25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20"/>
              </w:rPr>
              <w:t>1</w:t>
            </w: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29</w:t>
            </w:r>
          </w:p>
        </w:tc>
      </w:tr>
      <w:tr w:rsidR="0000635F" w:rsidRPr="002E39FC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00635F" w:rsidRPr="002E39FC" w:rsidRDefault="0000635F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3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14</w:t>
            </w:r>
          </w:p>
        </w:tc>
        <w:tc>
          <w:tcPr>
            <w:tcW w:w="448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21</w:t>
            </w:r>
          </w:p>
        </w:tc>
        <w:tc>
          <w:tcPr>
            <w:tcW w:w="448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48" w:type="dxa"/>
            <w:gridSpan w:val="2"/>
            <w:shd w:val="clear" w:color="auto" w:fill="FFFFFF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right w:val="single" w:sz="12" w:space="0" w:color="auto"/>
            </w:tcBorders>
            <w:shd w:val="clear" w:color="auto" w:fill="FFFFFF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597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598" w:type="dxa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19</w:t>
            </w:r>
          </w:p>
        </w:tc>
        <w:tc>
          <w:tcPr>
            <w:tcW w:w="597" w:type="dxa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26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20"/>
              </w:rPr>
              <w:t>2</w:t>
            </w: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shd w:val="clear" w:color="auto" w:fill="95B3D7"/>
            <w:vAlign w:val="center"/>
          </w:tcPr>
          <w:p w:rsidR="0000635F" w:rsidRPr="002E39FC" w:rsidRDefault="0000635F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30</w:t>
            </w:r>
          </w:p>
        </w:tc>
      </w:tr>
      <w:tr w:rsidR="0000635F" w:rsidRPr="002E39FC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20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0635F" w:rsidRPr="002E39FC" w:rsidTr="008463A2">
        <w:tc>
          <w:tcPr>
            <w:tcW w:w="2234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00635F" w:rsidRPr="002E39FC" w:rsidRDefault="0000635F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00"/>
                <w:sz w:val="20"/>
                <w:szCs w:val="20"/>
              </w:rPr>
              <w:t>Toplam İşgünü:</w:t>
            </w: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 xml:space="preserve"> </w:t>
            </w:r>
          </w:p>
        </w:tc>
        <w:tc>
          <w:tcPr>
            <w:tcW w:w="2445" w:type="dxa"/>
            <w:gridSpan w:val="10"/>
            <w:tcBorders>
              <w:top w:val="single" w:sz="12" w:space="0" w:color="auto"/>
              <w:bottom w:val="single" w:sz="12" w:space="0" w:color="auto"/>
            </w:tcBorders>
          </w:tcPr>
          <w:p w:rsidR="0000635F" w:rsidRPr="002E39FC" w:rsidRDefault="0000635F" w:rsidP="00A22FF8">
            <w:pPr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Birinci dönem: </w:t>
            </w:r>
            <w:r w:rsidRPr="002E39FC">
              <w:rPr>
                <w:rFonts w:ascii="Arial" w:hAnsi="Arial" w:cs="Arial"/>
                <w:b/>
                <w:color w:val="002060"/>
                <w:sz w:val="20"/>
                <w:szCs w:val="20"/>
              </w:rPr>
              <w:t>88,5</w:t>
            </w:r>
          </w:p>
        </w:tc>
        <w:tc>
          <w:tcPr>
            <w:tcW w:w="2605" w:type="dxa"/>
            <w:gridSpan w:val="5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0635F" w:rsidRPr="002E39FC" w:rsidRDefault="0000635F" w:rsidP="00A22FF8">
            <w:pPr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İkinci dönem: </w:t>
            </w:r>
            <w:r w:rsidRPr="002E39FC">
              <w:rPr>
                <w:rFonts w:ascii="Arial" w:hAnsi="Arial" w:cs="Arial"/>
                <w:b/>
                <w:color w:val="002060"/>
                <w:sz w:val="20"/>
                <w:szCs w:val="20"/>
              </w:rPr>
              <w:t>9</w:t>
            </w:r>
            <w:r>
              <w:rPr>
                <w:rFonts w:ascii="Arial" w:hAnsi="Arial" w:cs="Arial"/>
                <w:b/>
                <w:color w:val="002060"/>
                <w:sz w:val="20"/>
                <w:szCs w:val="20"/>
              </w:rPr>
              <w:t>5</w:t>
            </w:r>
            <w:r w:rsidRPr="002E39FC">
              <w:rPr>
                <w:rFonts w:ascii="Arial" w:hAnsi="Arial" w:cs="Arial"/>
                <w:b/>
                <w:color w:val="002060"/>
                <w:sz w:val="20"/>
                <w:szCs w:val="20"/>
              </w:rPr>
              <w:t>,5</w:t>
            </w:r>
            <w:r>
              <w:rPr>
                <w:rFonts w:ascii="Arial" w:hAnsi="Arial" w:cs="Arial"/>
                <w:b/>
                <w:color w:val="002060"/>
                <w:sz w:val="20"/>
                <w:szCs w:val="20"/>
              </w:rPr>
              <w:t xml:space="preserve">     </w:t>
            </w:r>
          </w:p>
        </w:tc>
        <w:tc>
          <w:tcPr>
            <w:tcW w:w="2605" w:type="dxa"/>
            <w:gridSpan w:val="10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0635F" w:rsidRPr="002E39FC" w:rsidRDefault="0000635F" w:rsidP="00A22FF8">
            <w:pPr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F55ED4">
              <w:rPr>
                <w:rFonts w:ascii="Arial" w:hAnsi="Arial" w:cs="Arial"/>
                <w:b/>
                <w:sz w:val="20"/>
                <w:szCs w:val="20"/>
              </w:rPr>
              <w:t>Toplam:</w:t>
            </w: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 xml:space="preserve"> 184</w:t>
            </w:r>
          </w:p>
        </w:tc>
      </w:tr>
    </w:tbl>
    <w:p w:rsidR="0000635F" w:rsidRPr="002E39FC" w:rsidRDefault="0000635F" w:rsidP="002E39FC">
      <w:pPr>
        <w:rPr>
          <w:rFonts w:ascii="Arial" w:hAnsi="Arial" w:cs="Arial"/>
          <w:b/>
          <w:sz w:val="22"/>
          <w:szCs w:val="22"/>
        </w:rPr>
      </w:pPr>
    </w:p>
    <w:tbl>
      <w:tblPr>
        <w:tblW w:w="9889" w:type="dxa"/>
        <w:tblInd w:w="-176" w:type="dxa"/>
        <w:tblBorders>
          <w:top w:val="single" w:sz="12" w:space="0" w:color="808080"/>
          <w:left w:val="single" w:sz="12" w:space="0" w:color="808080"/>
          <w:bottom w:val="single" w:sz="12" w:space="0" w:color="808080"/>
          <w:right w:val="single" w:sz="12" w:space="0" w:color="808080"/>
          <w:insideH w:val="single" w:sz="12" w:space="0" w:color="808080"/>
          <w:insideV w:val="single" w:sz="12" w:space="0" w:color="808080"/>
        </w:tblBorders>
        <w:tblLook w:val="01E0"/>
      </w:tblPr>
      <w:tblGrid>
        <w:gridCol w:w="5671"/>
        <w:gridCol w:w="4218"/>
      </w:tblGrid>
      <w:tr w:rsidR="0000635F" w:rsidRPr="002E39FC" w:rsidTr="002E39FC">
        <w:trPr>
          <w:trHeight w:val="161"/>
        </w:trPr>
        <w:tc>
          <w:tcPr>
            <w:tcW w:w="5671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>-202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Okul Öncesi ve İlkokul 1'inci Sınıflar Uyum Eğitimi</w:t>
            </w:r>
          </w:p>
        </w:tc>
        <w:tc>
          <w:tcPr>
            <w:tcW w:w="4218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0</w:t>
            </w:r>
            <w:r>
              <w:rPr>
                <w:rFonts w:ascii="Arial" w:hAnsi="Arial" w:cs="Arial"/>
                <w:bCs/>
                <w:sz w:val="22"/>
                <w:szCs w:val="28"/>
              </w:rPr>
              <w:t>1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- 0</w:t>
            </w:r>
            <w:r>
              <w:rPr>
                <w:rFonts w:ascii="Arial" w:hAnsi="Arial" w:cs="Arial"/>
                <w:bCs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Eylül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5</w:t>
            </w:r>
          </w:p>
        </w:tc>
      </w:tr>
      <w:tr w:rsidR="0000635F" w:rsidRPr="002E39FC" w:rsidTr="002E39FC">
        <w:trPr>
          <w:trHeight w:val="161"/>
        </w:trPr>
        <w:tc>
          <w:tcPr>
            <w:tcW w:w="5671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2024-2025 Eğitim-Öğretim Yılının Başlangıcı</w:t>
            </w:r>
          </w:p>
        </w:tc>
        <w:tc>
          <w:tcPr>
            <w:tcW w:w="4218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0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8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Eylül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, Pazartesi</w:t>
            </w:r>
          </w:p>
        </w:tc>
      </w:tr>
      <w:tr w:rsidR="0000635F" w:rsidRPr="002E39FC" w:rsidTr="002E39FC">
        <w:trPr>
          <w:trHeight w:val="241"/>
        </w:trPr>
        <w:tc>
          <w:tcPr>
            <w:tcW w:w="5671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Cumhuriyet Bayramı</w:t>
            </w:r>
          </w:p>
        </w:tc>
        <w:tc>
          <w:tcPr>
            <w:tcW w:w="4218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29 Ekim 2024 </w:t>
            </w:r>
            <w:r>
              <w:rPr>
                <w:rFonts w:ascii="Arial" w:hAnsi="Arial" w:cs="Arial"/>
                <w:bCs/>
                <w:sz w:val="22"/>
                <w:szCs w:val="28"/>
              </w:rPr>
              <w:t>Çarşamba</w:t>
            </w:r>
          </w:p>
        </w:tc>
      </w:tr>
      <w:tr w:rsidR="0000635F" w:rsidRPr="002E39FC" w:rsidTr="002E39FC">
        <w:trPr>
          <w:trHeight w:val="159"/>
        </w:trPr>
        <w:tc>
          <w:tcPr>
            <w:tcW w:w="5671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I. Dönem Ara Tatili</w:t>
            </w:r>
          </w:p>
        </w:tc>
        <w:tc>
          <w:tcPr>
            <w:tcW w:w="4218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1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0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– 1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4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Kasım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5</w:t>
            </w:r>
          </w:p>
        </w:tc>
      </w:tr>
      <w:tr w:rsidR="0000635F" w:rsidRPr="002E39FC" w:rsidTr="002E39FC">
        <w:trPr>
          <w:trHeight w:val="215"/>
        </w:trPr>
        <w:tc>
          <w:tcPr>
            <w:tcW w:w="5671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Yılbaşı Tatili</w:t>
            </w:r>
          </w:p>
        </w:tc>
        <w:tc>
          <w:tcPr>
            <w:tcW w:w="4218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01 Ocak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Perşembe</w:t>
            </w:r>
          </w:p>
        </w:tc>
      </w:tr>
      <w:tr w:rsidR="0000635F" w:rsidRPr="002E39FC" w:rsidTr="002E39FC">
        <w:trPr>
          <w:trHeight w:val="50"/>
        </w:trPr>
        <w:tc>
          <w:tcPr>
            <w:tcW w:w="5671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1.Dönemin Sona Ermesi</w:t>
            </w:r>
          </w:p>
        </w:tc>
        <w:tc>
          <w:tcPr>
            <w:tcW w:w="4218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1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Ocak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Cuma</w:t>
            </w:r>
          </w:p>
        </w:tc>
      </w:tr>
      <w:tr w:rsidR="0000635F" w:rsidRPr="002E39FC" w:rsidTr="002E39FC">
        <w:trPr>
          <w:trHeight w:val="137"/>
        </w:trPr>
        <w:tc>
          <w:tcPr>
            <w:tcW w:w="5671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Yarıyıl Tatili</w:t>
            </w:r>
          </w:p>
        </w:tc>
        <w:tc>
          <w:tcPr>
            <w:tcW w:w="4218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19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Ocak – 3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0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Ocak 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</w:p>
        </w:tc>
      </w:tr>
      <w:tr w:rsidR="0000635F" w:rsidRPr="002E39FC" w:rsidTr="002E39FC">
        <w:trPr>
          <w:trHeight w:val="235"/>
        </w:trPr>
        <w:tc>
          <w:tcPr>
            <w:tcW w:w="5671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2.Yarıyıl Başlangıcı</w:t>
            </w:r>
          </w:p>
        </w:tc>
        <w:tc>
          <w:tcPr>
            <w:tcW w:w="4218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2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Şubat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Pazartesi</w:t>
            </w:r>
          </w:p>
        </w:tc>
      </w:tr>
      <w:tr w:rsidR="0000635F" w:rsidRPr="002E39FC" w:rsidTr="002E39FC">
        <w:trPr>
          <w:trHeight w:val="235"/>
        </w:trPr>
        <w:tc>
          <w:tcPr>
            <w:tcW w:w="5671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II. Dönem Ara Tatili</w:t>
            </w:r>
          </w:p>
        </w:tc>
        <w:tc>
          <w:tcPr>
            <w:tcW w:w="4218" w:type="dxa"/>
            <w:vAlign w:val="center"/>
          </w:tcPr>
          <w:p w:rsidR="0000635F" w:rsidRPr="002E39FC" w:rsidRDefault="0000635F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16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Mart – 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20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Mart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</w:p>
        </w:tc>
      </w:tr>
      <w:tr w:rsidR="0000635F" w:rsidRPr="002E39FC" w:rsidTr="002E39FC">
        <w:trPr>
          <w:trHeight w:val="203"/>
        </w:trPr>
        <w:tc>
          <w:tcPr>
            <w:tcW w:w="5671" w:type="dxa"/>
            <w:vAlign w:val="center"/>
          </w:tcPr>
          <w:p w:rsidR="0000635F" w:rsidRPr="002E39FC" w:rsidRDefault="0000635F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Ramazan Bayramı</w:t>
            </w:r>
          </w:p>
        </w:tc>
        <w:tc>
          <w:tcPr>
            <w:tcW w:w="4218" w:type="dxa"/>
            <w:vAlign w:val="center"/>
          </w:tcPr>
          <w:p w:rsidR="0000635F" w:rsidRPr="002E39FC" w:rsidRDefault="0000635F" w:rsidP="000D506B">
            <w:pPr>
              <w:rPr>
                <w:rFonts w:ascii="Arial" w:hAnsi="Arial" w:cs="Arial"/>
                <w:bCs/>
                <w:szCs w:val="28"/>
              </w:rPr>
            </w:pPr>
            <w:r>
              <w:rPr>
                <w:rFonts w:ascii="Arial" w:hAnsi="Arial" w:cs="Arial"/>
                <w:bCs/>
                <w:sz w:val="22"/>
                <w:szCs w:val="28"/>
              </w:rPr>
              <w:t>19-22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Mart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(3,5 gün)</w:t>
            </w:r>
          </w:p>
        </w:tc>
      </w:tr>
      <w:tr w:rsidR="0000635F" w:rsidRPr="002E39FC" w:rsidTr="002E39FC">
        <w:trPr>
          <w:trHeight w:val="203"/>
        </w:trPr>
        <w:tc>
          <w:tcPr>
            <w:tcW w:w="5671" w:type="dxa"/>
            <w:vAlign w:val="center"/>
          </w:tcPr>
          <w:p w:rsidR="0000635F" w:rsidRPr="002E39FC" w:rsidRDefault="0000635F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23 Nisan Ulusal Egemenlik ve Çocuk Bayramı</w:t>
            </w:r>
          </w:p>
        </w:tc>
        <w:tc>
          <w:tcPr>
            <w:tcW w:w="4218" w:type="dxa"/>
            <w:vAlign w:val="center"/>
          </w:tcPr>
          <w:p w:rsidR="0000635F" w:rsidRPr="002E39FC" w:rsidRDefault="0000635F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23 Nisan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Perşembe</w:t>
            </w:r>
          </w:p>
        </w:tc>
      </w:tr>
      <w:tr w:rsidR="0000635F" w:rsidRPr="002E39FC" w:rsidTr="002E39FC">
        <w:trPr>
          <w:trHeight w:val="203"/>
        </w:trPr>
        <w:tc>
          <w:tcPr>
            <w:tcW w:w="5671" w:type="dxa"/>
            <w:vAlign w:val="center"/>
          </w:tcPr>
          <w:p w:rsidR="0000635F" w:rsidRPr="002E39FC" w:rsidRDefault="0000635F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1 Mayıs Emekçiler Bayramı</w:t>
            </w:r>
          </w:p>
        </w:tc>
        <w:tc>
          <w:tcPr>
            <w:tcW w:w="4218" w:type="dxa"/>
            <w:vAlign w:val="center"/>
          </w:tcPr>
          <w:p w:rsidR="0000635F" w:rsidRPr="002E39FC" w:rsidRDefault="0000635F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01 Mayıs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Cuma</w:t>
            </w:r>
          </w:p>
        </w:tc>
      </w:tr>
      <w:tr w:rsidR="0000635F" w:rsidRPr="002E39FC" w:rsidTr="002E39FC">
        <w:trPr>
          <w:trHeight w:val="203"/>
        </w:trPr>
        <w:tc>
          <w:tcPr>
            <w:tcW w:w="5671" w:type="dxa"/>
            <w:vAlign w:val="center"/>
          </w:tcPr>
          <w:p w:rsidR="0000635F" w:rsidRPr="002E39FC" w:rsidRDefault="0000635F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19 Mayıs Atatürk’ü Anma Gençlik ve Spor Bayramı</w:t>
            </w:r>
          </w:p>
        </w:tc>
        <w:tc>
          <w:tcPr>
            <w:tcW w:w="4218" w:type="dxa"/>
            <w:vAlign w:val="center"/>
          </w:tcPr>
          <w:p w:rsidR="0000635F" w:rsidRPr="002E39FC" w:rsidRDefault="0000635F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19 Mayıs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Salı</w:t>
            </w:r>
          </w:p>
        </w:tc>
      </w:tr>
      <w:tr w:rsidR="0000635F" w:rsidRPr="002E39FC" w:rsidTr="002E39FC">
        <w:trPr>
          <w:trHeight w:val="203"/>
        </w:trPr>
        <w:tc>
          <w:tcPr>
            <w:tcW w:w="5671" w:type="dxa"/>
            <w:vAlign w:val="center"/>
          </w:tcPr>
          <w:p w:rsidR="0000635F" w:rsidRPr="002E39FC" w:rsidRDefault="0000635F" w:rsidP="000D506B">
            <w:pPr>
              <w:rPr>
                <w:rFonts w:ascii="Arial" w:hAnsi="Arial" w:cs="Arial"/>
                <w:bCs/>
                <w:color w:val="0000FF"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Kurban Bayramı </w:t>
            </w:r>
          </w:p>
        </w:tc>
        <w:tc>
          <w:tcPr>
            <w:tcW w:w="4218" w:type="dxa"/>
            <w:vAlign w:val="center"/>
          </w:tcPr>
          <w:p w:rsidR="0000635F" w:rsidRPr="002E39FC" w:rsidRDefault="0000635F" w:rsidP="000D506B">
            <w:pPr>
              <w:rPr>
                <w:rFonts w:ascii="Arial" w:hAnsi="Arial" w:cs="Arial"/>
                <w:bCs/>
                <w:color w:val="0000FF"/>
                <w:szCs w:val="28"/>
              </w:rPr>
            </w:pPr>
            <w:r>
              <w:rPr>
                <w:rFonts w:ascii="Arial" w:hAnsi="Arial" w:cs="Arial"/>
                <w:bCs/>
                <w:sz w:val="22"/>
                <w:szCs w:val="28"/>
              </w:rPr>
              <w:t>26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– </w:t>
            </w:r>
            <w:r>
              <w:rPr>
                <w:rFonts w:ascii="Arial" w:hAnsi="Arial" w:cs="Arial"/>
                <w:bCs/>
                <w:sz w:val="22"/>
                <w:szCs w:val="28"/>
              </w:rPr>
              <w:t>30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Mayıs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(4,5 gün)</w:t>
            </w:r>
          </w:p>
        </w:tc>
      </w:tr>
      <w:tr w:rsidR="0000635F" w:rsidRPr="002E39FC" w:rsidTr="002E39FC">
        <w:trPr>
          <w:trHeight w:val="203"/>
        </w:trPr>
        <w:tc>
          <w:tcPr>
            <w:tcW w:w="5671" w:type="dxa"/>
            <w:vAlign w:val="center"/>
          </w:tcPr>
          <w:p w:rsidR="0000635F" w:rsidRPr="002E39FC" w:rsidRDefault="0000635F" w:rsidP="000D506B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2024-2025 Eğitim-Öğretim Yılının Sona Ermesi</w:t>
            </w:r>
          </w:p>
        </w:tc>
        <w:tc>
          <w:tcPr>
            <w:tcW w:w="4218" w:type="dxa"/>
            <w:vAlign w:val="center"/>
          </w:tcPr>
          <w:p w:rsidR="0000635F" w:rsidRPr="002E39FC" w:rsidRDefault="0000635F" w:rsidP="000D506B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Haziran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Cuma</w:t>
            </w:r>
          </w:p>
        </w:tc>
      </w:tr>
    </w:tbl>
    <w:p w:rsidR="0000635F" w:rsidRPr="002E39FC" w:rsidRDefault="0000635F" w:rsidP="002E39FC">
      <w:pPr>
        <w:jc w:val="center"/>
        <w:rPr>
          <w:color w:val="0000FF"/>
          <w:u w:val="single"/>
        </w:rPr>
      </w:pPr>
    </w:p>
    <w:sectPr w:rsidR="0000635F" w:rsidRPr="002E39FC" w:rsidSect="0003298A">
      <w:pgSz w:w="11906" w:h="16838"/>
      <w:pgMar w:top="709" w:right="1417" w:bottom="426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635F" w:rsidRDefault="0000635F" w:rsidP="00DB7A1A">
      <w:r>
        <w:separator/>
      </w:r>
    </w:p>
  </w:endnote>
  <w:endnote w:type="continuationSeparator" w:id="0">
    <w:p w:rsidR="0000635F" w:rsidRDefault="0000635F" w:rsidP="00DB7A1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MyriadPro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635F" w:rsidRDefault="0000635F" w:rsidP="00DB7A1A">
      <w:r>
        <w:separator/>
      </w:r>
    </w:p>
  </w:footnote>
  <w:footnote w:type="continuationSeparator" w:id="0">
    <w:p w:rsidR="0000635F" w:rsidRDefault="0000635F" w:rsidP="00DB7A1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9C57E6"/>
    <w:multiLevelType w:val="hybridMultilevel"/>
    <w:tmpl w:val="D8AE272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3C73C54"/>
    <w:multiLevelType w:val="hybridMultilevel"/>
    <w:tmpl w:val="80C21954"/>
    <w:lvl w:ilvl="0" w:tplc="0F207A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6007523"/>
    <w:multiLevelType w:val="hybridMultilevel"/>
    <w:tmpl w:val="D5F849EE"/>
    <w:lvl w:ilvl="0" w:tplc="86B090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6A25BF4"/>
    <w:multiLevelType w:val="hybridMultilevel"/>
    <w:tmpl w:val="A07E6CC2"/>
    <w:lvl w:ilvl="0" w:tplc="B136F8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A82694"/>
    <w:multiLevelType w:val="hybridMultilevel"/>
    <w:tmpl w:val="1B0CE6DC"/>
    <w:lvl w:ilvl="0" w:tplc="3454D9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060100A"/>
    <w:multiLevelType w:val="hybridMultilevel"/>
    <w:tmpl w:val="C1E4D2EA"/>
    <w:lvl w:ilvl="0" w:tplc="D1BC9E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B3E4A06"/>
    <w:multiLevelType w:val="hybridMultilevel"/>
    <w:tmpl w:val="0042495E"/>
    <w:lvl w:ilvl="0" w:tplc="E85229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1"/>
  </w:num>
  <w:num w:numId="5">
    <w:abstractNumId w:val="3"/>
  </w:num>
  <w:num w:numId="6">
    <w:abstractNumId w:val="5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77025"/>
    <w:rsid w:val="0000635F"/>
    <w:rsid w:val="000072F0"/>
    <w:rsid w:val="00010753"/>
    <w:rsid w:val="0003298A"/>
    <w:rsid w:val="00054501"/>
    <w:rsid w:val="000579BA"/>
    <w:rsid w:val="000652B1"/>
    <w:rsid w:val="00067167"/>
    <w:rsid w:val="0007061C"/>
    <w:rsid w:val="00074203"/>
    <w:rsid w:val="000D506B"/>
    <w:rsid w:val="000E040E"/>
    <w:rsid w:val="00105431"/>
    <w:rsid w:val="00107389"/>
    <w:rsid w:val="0011152E"/>
    <w:rsid w:val="00123080"/>
    <w:rsid w:val="001279DE"/>
    <w:rsid w:val="00133B03"/>
    <w:rsid w:val="00156A54"/>
    <w:rsid w:val="001E0E5B"/>
    <w:rsid w:val="00201355"/>
    <w:rsid w:val="0023287F"/>
    <w:rsid w:val="002513AA"/>
    <w:rsid w:val="00254515"/>
    <w:rsid w:val="002A620D"/>
    <w:rsid w:val="002B025D"/>
    <w:rsid w:val="002B1504"/>
    <w:rsid w:val="002E39FC"/>
    <w:rsid w:val="002E7776"/>
    <w:rsid w:val="00322BB9"/>
    <w:rsid w:val="0033783A"/>
    <w:rsid w:val="00367BA2"/>
    <w:rsid w:val="003F21DC"/>
    <w:rsid w:val="00402A4E"/>
    <w:rsid w:val="004067C9"/>
    <w:rsid w:val="00433032"/>
    <w:rsid w:val="0046218D"/>
    <w:rsid w:val="00477025"/>
    <w:rsid w:val="004B1EE7"/>
    <w:rsid w:val="00523682"/>
    <w:rsid w:val="005510F6"/>
    <w:rsid w:val="005634A3"/>
    <w:rsid w:val="00566B4D"/>
    <w:rsid w:val="005B41BC"/>
    <w:rsid w:val="005D61BC"/>
    <w:rsid w:val="005E20C5"/>
    <w:rsid w:val="005E68EA"/>
    <w:rsid w:val="006662A3"/>
    <w:rsid w:val="00670F98"/>
    <w:rsid w:val="00694CCB"/>
    <w:rsid w:val="006A5AF3"/>
    <w:rsid w:val="00752735"/>
    <w:rsid w:val="00762325"/>
    <w:rsid w:val="00767EFF"/>
    <w:rsid w:val="007C5AEF"/>
    <w:rsid w:val="007C65CD"/>
    <w:rsid w:val="007C7B4F"/>
    <w:rsid w:val="007F6DD8"/>
    <w:rsid w:val="00823EBA"/>
    <w:rsid w:val="008463A2"/>
    <w:rsid w:val="0089071F"/>
    <w:rsid w:val="00891406"/>
    <w:rsid w:val="00896550"/>
    <w:rsid w:val="008B3381"/>
    <w:rsid w:val="008E59AA"/>
    <w:rsid w:val="008E613D"/>
    <w:rsid w:val="009038CC"/>
    <w:rsid w:val="00910146"/>
    <w:rsid w:val="00980AE7"/>
    <w:rsid w:val="00981DC2"/>
    <w:rsid w:val="009A5984"/>
    <w:rsid w:val="00A22FF8"/>
    <w:rsid w:val="00A31178"/>
    <w:rsid w:val="00A565AC"/>
    <w:rsid w:val="00A86EF8"/>
    <w:rsid w:val="00A877B3"/>
    <w:rsid w:val="00AC275D"/>
    <w:rsid w:val="00B40E0F"/>
    <w:rsid w:val="00B449FA"/>
    <w:rsid w:val="00B62A06"/>
    <w:rsid w:val="00B65E46"/>
    <w:rsid w:val="00B66C09"/>
    <w:rsid w:val="00B7352A"/>
    <w:rsid w:val="00BB2975"/>
    <w:rsid w:val="00BD5B33"/>
    <w:rsid w:val="00C202B0"/>
    <w:rsid w:val="00C51EF4"/>
    <w:rsid w:val="00C614D0"/>
    <w:rsid w:val="00C739DB"/>
    <w:rsid w:val="00CC1BC5"/>
    <w:rsid w:val="00CC1F21"/>
    <w:rsid w:val="00CF79AF"/>
    <w:rsid w:val="00D00D4E"/>
    <w:rsid w:val="00D32D44"/>
    <w:rsid w:val="00D346BF"/>
    <w:rsid w:val="00D42739"/>
    <w:rsid w:val="00D526D5"/>
    <w:rsid w:val="00D66F2D"/>
    <w:rsid w:val="00D746E2"/>
    <w:rsid w:val="00D85466"/>
    <w:rsid w:val="00D95D2F"/>
    <w:rsid w:val="00DB39DA"/>
    <w:rsid w:val="00DB7A1A"/>
    <w:rsid w:val="00DE33F8"/>
    <w:rsid w:val="00E07ABA"/>
    <w:rsid w:val="00E37CEE"/>
    <w:rsid w:val="00E75DB2"/>
    <w:rsid w:val="00E87F02"/>
    <w:rsid w:val="00E95A1A"/>
    <w:rsid w:val="00EA3C0F"/>
    <w:rsid w:val="00F10DF6"/>
    <w:rsid w:val="00F55ED4"/>
    <w:rsid w:val="00F62CB6"/>
    <w:rsid w:val="00F6598B"/>
    <w:rsid w:val="00F83A0A"/>
    <w:rsid w:val="00F856EB"/>
    <w:rsid w:val="00FA33C9"/>
    <w:rsid w:val="00FA455A"/>
    <w:rsid w:val="00FB46E0"/>
    <w:rsid w:val="00FB7CAE"/>
    <w:rsid w:val="00FC7EB0"/>
    <w:rsid w:val="00FD5C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7025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99"/>
    <w:rsid w:val="00477025"/>
    <w:pPr>
      <w:tabs>
        <w:tab w:val="left" w:pos="284"/>
      </w:tabs>
      <w:jc w:val="center"/>
    </w:pPr>
    <w:rPr>
      <w:b/>
      <w:bCs/>
      <w:sz w:val="72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477025"/>
    <w:rPr>
      <w:rFonts w:ascii="Times New Roman" w:hAnsi="Times New Roman" w:cs="Times New Roman"/>
      <w:b/>
      <w:bCs/>
      <w:sz w:val="24"/>
      <w:szCs w:val="24"/>
      <w:lang w:eastAsia="tr-TR"/>
    </w:rPr>
  </w:style>
  <w:style w:type="paragraph" w:styleId="BalloonText">
    <w:name w:val="Balloon Text"/>
    <w:basedOn w:val="Normal"/>
    <w:link w:val="BalloonTextChar"/>
    <w:uiPriority w:val="99"/>
    <w:semiHidden/>
    <w:rsid w:val="0047702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77025"/>
    <w:rPr>
      <w:rFonts w:ascii="Tahoma" w:hAnsi="Tahoma" w:cs="Tahoma"/>
      <w:sz w:val="16"/>
      <w:szCs w:val="16"/>
      <w:lang w:eastAsia="tr-TR"/>
    </w:rPr>
  </w:style>
  <w:style w:type="paragraph" w:styleId="ListParagraph">
    <w:name w:val="List Paragraph"/>
    <w:basedOn w:val="Normal"/>
    <w:uiPriority w:val="99"/>
    <w:qFormat/>
    <w:rsid w:val="00477025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table" w:styleId="TableGrid">
    <w:name w:val="Table Grid"/>
    <w:basedOn w:val="TableNormal"/>
    <w:uiPriority w:val="99"/>
    <w:rsid w:val="00477025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2">
    <w:name w:val="Body Text 2"/>
    <w:basedOn w:val="Normal"/>
    <w:link w:val="BodyText2Char"/>
    <w:uiPriority w:val="99"/>
    <w:semiHidden/>
    <w:rsid w:val="00B62A06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B62A06"/>
    <w:rPr>
      <w:rFonts w:ascii="Times New Roman" w:hAnsi="Times New Roman" w:cs="Times New Roman"/>
      <w:sz w:val="24"/>
      <w:szCs w:val="24"/>
      <w:lang w:eastAsia="tr-TR"/>
    </w:rPr>
  </w:style>
  <w:style w:type="paragraph" w:styleId="BodyText3">
    <w:name w:val="Body Text 3"/>
    <w:basedOn w:val="Normal"/>
    <w:link w:val="BodyText3Char"/>
    <w:uiPriority w:val="99"/>
    <w:semiHidden/>
    <w:rsid w:val="00B62A06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B62A06"/>
    <w:rPr>
      <w:rFonts w:ascii="Times New Roman" w:hAnsi="Times New Roman" w:cs="Times New Roman"/>
      <w:sz w:val="16"/>
      <w:szCs w:val="16"/>
      <w:lang w:eastAsia="tr-TR"/>
    </w:rPr>
  </w:style>
  <w:style w:type="paragraph" w:styleId="NoSpacing">
    <w:name w:val="No Spacing"/>
    <w:uiPriority w:val="99"/>
    <w:qFormat/>
    <w:rsid w:val="00891406"/>
    <w:rPr>
      <w:rFonts w:ascii="Times New Roman" w:eastAsia="Times New Roman" w:hAnsi="Times New Roman"/>
      <w:sz w:val="24"/>
      <w:szCs w:val="24"/>
    </w:rPr>
  </w:style>
  <w:style w:type="table" w:customStyle="1" w:styleId="TabloKlavuzu1">
    <w:name w:val="Tablo Kılavuzu1"/>
    <w:uiPriority w:val="99"/>
    <w:rsid w:val="004B1EE7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156A54"/>
    <w:rPr>
      <w:rFonts w:cs="Times New Roman"/>
      <w:color w:val="0000FF"/>
      <w:u w:val="single"/>
    </w:rPr>
  </w:style>
  <w:style w:type="character" w:customStyle="1" w:styleId="altkonubaslikb16gri">
    <w:name w:val="altkonubaslikb16gri"/>
    <w:basedOn w:val="DefaultParagraphFont"/>
    <w:uiPriority w:val="99"/>
    <w:rsid w:val="009A5984"/>
    <w:rPr>
      <w:rFonts w:cs="Times New Roman"/>
    </w:rPr>
  </w:style>
  <w:style w:type="character" w:customStyle="1" w:styleId="altkonubaslikb14siyah">
    <w:name w:val="altkonubaslikb14siyah"/>
    <w:basedOn w:val="DefaultParagraphFont"/>
    <w:uiPriority w:val="99"/>
    <w:rsid w:val="009A5984"/>
    <w:rPr>
      <w:rFonts w:cs="Times New Roman"/>
    </w:rPr>
  </w:style>
  <w:style w:type="paragraph" w:styleId="Header">
    <w:name w:val="header"/>
    <w:basedOn w:val="Normal"/>
    <w:link w:val="HeaderChar"/>
    <w:uiPriority w:val="99"/>
    <w:rsid w:val="00DB7A1A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DB7A1A"/>
    <w:rPr>
      <w:rFonts w:ascii="Times New Roman" w:hAnsi="Times New Roman" w:cs="Times New Roman"/>
      <w:sz w:val="24"/>
      <w:szCs w:val="24"/>
      <w:lang w:eastAsia="tr-TR"/>
    </w:rPr>
  </w:style>
  <w:style w:type="paragraph" w:styleId="Footer">
    <w:name w:val="footer"/>
    <w:basedOn w:val="Normal"/>
    <w:link w:val="FooterChar"/>
    <w:uiPriority w:val="99"/>
    <w:rsid w:val="00DB7A1A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DB7A1A"/>
    <w:rPr>
      <w:rFonts w:ascii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9510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166</TotalTime>
  <Pages>10</Pages>
  <Words>1879</Words>
  <Characters>10712</Characters>
  <Application>Microsoft Office Outlook</Application>
  <DocSecurity>0</DocSecurity>
  <Lines>0</Lines>
  <Paragraphs>0</Paragraphs>
  <ScaleCrop>false</ScaleCrop>
  <Company>Şirket Adı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GİZEM</dc:creator>
  <cp:keywords/>
  <dc:description/>
  <cp:lastModifiedBy>zeynal80@gmail.com</cp:lastModifiedBy>
  <cp:revision>39</cp:revision>
  <cp:lastPrinted>2002-10-10T07:09:00Z</cp:lastPrinted>
  <dcterms:created xsi:type="dcterms:W3CDTF">2021-09-02T12:20:00Z</dcterms:created>
  <dcterms:modified xsi:type="dcterms:W3CDTF">2025-08-27T06:23:00Z</dcterms:modified>
</cp:coreProperties>
</file>